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598CD" w14:textId="77777777" w:rsidR="00183ACD" w:rsidRDefault="00183ACD" w:rsidP="00183ACD">
      <w:pPr>
        <w:overflowPunct w:val="0"/>
        <w:autoSpaceDE w:val="0"/>
        <w:autoSpaceDN w:val="0"/>
        <w:adjustRightInd w:val="0"/>
        <w:ind w:right="-1"/>
        <w:jc w:val="right"/>
      </w:pPr>
      <w:r>
        <w:t>Projektas</w:t>
      </w:r>
    </w:p>
    <w:p w14:paraId="7973D0D4" w14:textId="74B281C3" w:rsidR="00183ACD" w:rsidRDefault="00391C50" w:rsidP="00183AC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9DA1367" wp14:editId="2737715C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F457B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9B97240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F3524DF" w14:textId="77777777" w:rsidR="00183ACD" w:rsidRPr="00B80F2E" w:rsidRDefault="00183ACD" w:rsidP="00A7017F">
      <w:pPr>
        <w:overflowPunct w:val="0"/>
        <w:autoSpaceDE w:val="0"/>
        <w:autoSpaceDN w:val="0"/>
        <w:adjustRightInd w:val="0"/>
      </w:pPr>
    </w:p>
    <w:p w14:paraId="34D47806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560D3F24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 xml:space="preserve">ANYKŠČIŲ rajono savivaldybės LIUDVIKOS IR STANISLOVO DIDŽIULIŲ VIEŠOSIOS BIBLIOTEKOS TEIKIAMŲ PASLAUGŲ ĮKAINIŲ PATVIRTINIMO </w:t>
      </w:r>
    </w:p>
    <w:p w14:paraId="553C346C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1B4061B" w14:textId="7F101720" w:rsidR="00183ACD" w:rsidRDefault="00000000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183ACD">
          <w:t xml:space="preserve">2024 m. </w:t>
        </w:r>
        <w:r w:rsidR="00A7017F">
          <w:t>balandžio 25</w:t>
        </w:r>
        <w:r w:rsidR="00183ACD">
          <w:t xml:space="preserve"> d.</w:t>
        </w:r>
      </w:fldSimple>
      <w:r w:rsidR="00183ACD">
        <w:t xml:space="preserve"> Nr. 1-T-</w:t>
      </w:r>
      <w:r w:rsidR="00A7017F">
        <w:t>171</w:t>
      </w:r>
      <w:r w:rsidR="00183ACD">
        <w:fldChar w:fldCharType="begin"/>
      </w:r>
      <w:r w:rsidR="00183ACD">
        <w:instrText xml:space="preserve"> FILLIN "indeksas" \* MERGEFORMAT </w:instrText>
      </w:r>
      <w:r w:rsidR="00183ACD">
        <w:fldChar w:fldCharType="end"/>
      </w:r>
    </w:p>
    <w:p w14:paraId="725AD860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22BDF47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08216FB4" w14:textId="0B8120C2" w:rsidR="00183ACD" w:rsidRDefault="00183ACD" w:rsidP="00A7017F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 atsižvelgdama į Anykščių rajono savivaldybės Liudvikos ir Stanislovo Didžiulių viešosios bibliotekos 2024 m. </w:t>
      </w:r>
      <w:r w:rsidRPr="0002204D">
        <w:t xml:space="preserve">balandžio </w:t>
      </w:r>
      <w:r w:rsidR="0002204D" w:rsidRPr="0002204D">
        <w:t>3</w:t>
      </w:r>
      <w:r w:rsidRPr="0002204D">
        <w:t xml:space="preserve"> d. raštą Nr. SD-</w:t>
      </w:r>
      <w:r w:rsidR="0002204D" w:rsidRPr="0002204D">
        <w:t>108</w:t>
      </w:r>
      <w:r w:rsidRPr="0002204D">
        <w:t xml:space="preserve"> „Dėl </w:t>
      </w:r>
      <w:r w:rsidR="00F16F7B" w:rsidRPr="0002204D">
        <w:t>Anykščių rajono savivaldybės Liudvikos ir Stanislovo Didžiulių viešosios bibliotekos tiekiamų mokamų paslaugų įkainių</w:t>
      </w:r>
      <w:r w:rsidRPr="0002204D">
        <w:t>“,</w:t>
      </w:r>
      <w:r>
        <w:t xml:space="preserve"> Anykščių rajono savivaldybės taryba n u s p r e n d ž i a:</w:t>
      </w:r>
    </w:p>
    <w:p w14:paraId="05C6F5C1" w14:textId="77777777" w:rsidR="00183ACD" w:rsidRDefault="00183ACD" w:rsidP="00A7017F">
      <w:pPr>
        <w:pStyle w:val="Pagrindinistekstas"/>
        <w:numPr>
          <w:ilvl w:val="0"/>
          <w:numId w:val="1"/>
        </w:numPr>
        <w:spacing w:line="360" w:lineRule="auto"/>
        <w:ind w:left="0" w:firstLine="720"/>
      </w:pPr>
      <w:r>
        <w:t xml:space="preserve">Patvirtinti </w:t>
      </w:r>
      <w:bookmarkStart w:id="0" w:name="_Hlk161990495"/>
      <w:r>
        <w:t>Anykščių rajono savivaldybės Liudvikos ir Stanislovo Didžiulių viešosios bibliotekos</w:t>
      </w:r>
      <w:bookmarkEnd w:id="0"/>
      <w:r>
        <w:t xml:space="preserve"> teikiamų paslaugų įkainius (pridedama).</w:t>
      </w:r>
    </w:p>
    <w:p w14:paraId="3CCEAAC8" w14:textId="77777777" w:rsidR="00183ACD" w:rsidRPr="00D50560" w:rsidRDefault="00183ACD" w:rsidP="00A7017F">
      <w:pPr>
        <w:pStyle w:val="Pagrindinistekstas"/>
        <w:numPr>
          <w:ilvl w:val="0"/>
          <w:numId w:val="1"/>
        </w:numPr>
        <w:spacing w:line="360" w:lineRule="auto"/>
        <w:ind w:left="0" w:firstLine="720"/>
      </w:pPr>
      <w:r w:rsidRPr="00D50560">
        <w:rPr>
          <w:color w:val="000000"/>
        </w:rPr>
        <w:t>P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r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i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p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a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ž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i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n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t</w:t>
      </w:r>
      <w:r w:rsidR="00F16F7B">
        <w:rPr>
          <w:color w:val="000000"/>
        </w:rPr>
        <w:t xml:space="preserve"> </w:t>
      </w:r>
      <w:r w:rsidRPr="00D50560">
        <w:rPr>
          <w:color w:val="000000"/>
        </w:rPr>
        <w:t>i netekusi</w:t>
      </w:r>
      <w:r>
        <w:rPr>
          <w:color w:val="000000"/>
        </w:rPr>
        <w:t>u</w:t>
      </w:r>
      <w:r w:rsidRPr="00D50560">
        <w:rPr>
          <w:color w:val="000000"/>
        </w:rPr>
        <w:t xml:space="preserve"> galios Anykščių rajono savivaldybės tarybos </w:t>
      </w:r>
      <w:r>
        <w:rPr>
          <w:color w:val="000000"/>
        </w:rPr>
        <w:t>2014</w:t>
      </w:r>
      <w:r w:rsidRPr="00D50560">
        <w:rPr>
          <w:color w:val="000000"/>
        </w:rPr>
        <w:t xml:space="preserve"> m. </w:t>
      </w:r>
      <w:r>
        <w:rPr>
          <w:color w:val="000000"/>
        </w:rPr>
        <w:t>kovo</w:t>
      </w:r>
      <w:r w:rsidRPr="00D50560">
        <w:rPr>
          <w:color w:val="000000"/>
        </w:rPr>
        <w:t xml:space="preserve"> 2</w:t>
      </w:r>
      <w:r>
        <w:rPr>
          <w:color w:val="000000"/>
        </w:rPr>
        <w:t>7</w:t>
      </w:r>
      <w:r w:rsidRPr="00D50560">
        <w:rPr>
          <w:color w:val="000000"/>
        </w:rPr>
        <w:t xml:space="preserve"> d. sprendimą </w:t>
      </w:r>
      <w:bookmarkStart w:id="1" w:name="n_0"/>
      <w:r w:rsidRPr="00294161">
        <w:t xml:space="preserve">Nr. </w:t>
      </w:r>
      <w:r>
        <w:t>1-</w:t>
      </w:r>
      <w:r w:rsidRPr="00294161">
        <w:t>TS-</w:t>
      </w:r>
      <w:bookmarkEnd w:id="1"/>
      <w:r>
        <w:t>129</w:t>
      </w:r>
      <w:r w:rsidRPr="00D50560">
        <w:rPr>
          <w:color w:val="000000"/>
        </w:rPr>
        <w:t xml:space="preserve"> „Dėl Anykščių rajono savivaldybės </w:t>
      </w:r>
      <w:r>
        <w:rPr>
          <w:color w:val="000000"/>
        </w:rPr>
        <w:t xml:space="preserve">Liudvikos ir Stanislovo Didžiulių </w:t>
      </w:r>
      <w:r w:rsidRPr="00D50560">
        <w:rPr>
          <w:color w:val="000000"/>
        </w:rPr>
        <w:t xml:space="preserve">viešosios bibliotekos teikiamų paslaugų įkainių </w:t>
      </w:r>
      <w:r>
        <w:rPr>
          <w:color w:val="000000"/>
        </w:rPr>
        <w:t>patvirtinimo</w:t>
      </w:r>
      <w:r w:rsidRPr="00D50560">
        <w:rPr>
          <w:color w:val="000000"/>
        </w:rPr>
        <w:t>“ su visais pakeitimais</w:t>
      </w:r>
      <w:r>
        <w:rPr>
          <w:color w:val="000000"/>
        </w:rPr>
        <w:t xml:space="preserve"> ir papildymais</w:t>
      </w:r>
      <w:r w:rsidRPr="00D50560">
        <w:rPr>
          <w:color w:val="000000"/>
        </w:rPr>
        <w:t xml:space="preserve">. </w:t>
      </w:r>
    </w:p>
    <w:p w14:paraId="5F7A80F0" w14:textId="188517E4" w:rsidR="00183ACD" w:rsidRPr="00D50560" w:rsidRDefault="0038438B" w:rsidP="00A7017F">
      <w:pPr>
        <w:pStyle w:val="Pagrindinistekstas"/>
        <w:spacing w:line="360" w:lineRule="auto"/>
        <w:ind w:firstLine="720"/>
      </w:pPr>
      <w:r>
        <w:t>Šis sprendimas skelbiamas Teisės aktų registre</w:t>
      </w:r>
      <w:r w:rsidR="006B60FB">
        <w:t xml:space="preserve"> ir Anykščių rajono savivaldybės interneto svetainėje www.anyksciai.lt</w:t>
      </w:r>
      <w:r w:rsidR="00581F8C">
        <w:t>.</w:t>
      </w:r>
    </w:p>
    <w:p w14:paraId="79B15F8F" w14:textId="77777777" w:rsidR="00183ACD" w:rsidRPr="00D50560" w:rsidRDefault="00183ACD" w:rsidP="00183ACD">
      <w:pPr>
        <w:pStyle w:val="Pagrindinistekstas"/>
        <w:spacing w:after="120"/>
        <w:ind w:left="1065"/>
      </w:pPr>
    </w:p>
    <w:p w14:paraId="24ABF221" w14:textId="77777777" w:rsidR="00183ACD" w:rsidRDefault="00183ACD" w:rsidP="00183ACD">
      <w:pPr>
        <w:pStyle w:val="Pagrindinistekstas"/>
        <w:tabs>
          <w:tab w:val="right" w:pos="9638"/>
        </w:tabs>
        <w:spacing w:after="120" w:line="360" w:lineRule="auto"/>
        <w:jc w:val="left"/>
      </w:pPr>
      <w:r>
        <w:t>Meras</w:t>
      </w:r>
      <w:r>
        <w:tab/>
        <w:t>Kęstutis Tubis</w:t>
      </w:r>
    </w:p>
    <w:p w14:paraId="73749528" w14:textId="77777777" w:rsidR="00F16F7B" w:rsidRPr="00F16F7B" w:rsidRDefault="00183ACD" w:rsidP="00A7017F">
      <w:pPr>
        <w:ind w:left="5529"/>
        <w:jc w:val="both"/>
        <w:rPr>
          <w:bCs/>
        </w:rPr>
      </w:pPr>
      <w:r>
        <w:rPr>
          <w:b/>
        </w:rPr>
        <w:br w:type="page"/>
      </w:r>
      <w:r w:rsidR="00F16F7B" w:rsidRPr="00F16F7B">
        <w:rPr>
          <w:bCs/>
        </w:rPr>
        <w:lastRenderedPageBreak/>
        <w:t>PATVIRTINTA</w:t>
      </w:r>
    </w:p>
    <w:p w14:paraId="23F47C26" w14:textId="0C8B2F2B" w:rsidR="00F46E55" w:rsidRDefault="00F16F7B" w:rsidP="00A7017F">
      <w:pPr>
        <w:ind w:left="5529"/>
        <w:jc w:val="both"/>
        <w:rPr>
          <w:bCs/>
        </w:rPr>
      </w:pPr>
      <w:r w:rsidRPr="00F16F7B">
        <w:rPr>
          <w:bCs/>
        </w:rPr>
        <w:t>Anykščių rajono savivaldybės tarybos</w:t>
      </w:r>
      <w:r>
        <w:rPr>
          <w:bCs/>
        </w:rPr>
        <w:t xml:space="preserve"> </w:t>
      </w:r>
    </w:p>
    <w:p w14:paraId="6EE313AC" w14:textId="71770420" w:rsidR="00F16F7B" w:rsidRPr="00F16F7B" w:rsidRDefault="00F16F7B" w:rsidP="00A7017F">
      <w:pPr>
        <w:ind w:left="5529"/>
        <w:jc w:val="both"/>
        <w:rPr>
          <w:bCs/>
        </w:rPr>
      </w:pPr>
      <w:r>
        <w:rPr>
          <w:bCs/>
        </w:rPr>
        <w:t xml:space="preserve">2024 m. </w:t>
      </w:r>
      <w:r w:rsidR="00A7017F">
        <w:rPr>
          <w:bCs/>
        </w:rPr>
        <w:t>balandžio 25</w:t>
      </w:r>
      <w:r w:rsidR="00F46E55">
        <w:rPr>
          <w:bCs/>
        </w:rPr>
        <w:t xml:space="preserve"> </w:t>
      </w:r>
      <w:r>
        <w:rPr>
          <w:bCs/>
        </w:rPr>
        <w:t>d. sprendimu 1-T</w:t>
      </w:r>
      <w:r w:rsidR="00A7017F">
        <w:rPr>
          <w:bCs/>
        </w:rPr>
        <w:t>S</w:t>
      </w:r>
      <w:r w:rsidR="00E85485">
        <w:rPr>
          <w:bCs/>
        </w:rPr>
        <w:t>-</w:t>
      </w:r>
    </w:p>
    <w:p w14:paraId="1876A78C" w14:textId="77777777" w:rsidR="00F16F7B" w:rsidRDefault="00F16F7B" w:rsidP="002E1900">
      <w:pPr>
        <w:jc w:val="center"/>
        <w:rPr>
          <w:b/>
        </w:rPr>
      </w:pPr>
    </w:p>
    <w:p w14:paraId="1B06554B" w14:textId="77777777" w:rsidR="002E1900" w:rsidRDefault="002E1900" w:rsidP="002E1900">
      <w:pPr>
        <w:jc w:val="center"/>
        <w:rPr>
          <w:b/>
        </w:rPr>
      </w:pPr>
      <w:r>
        <w:rPr>
          <w:b/>
        </w:rPr>
        <w:t>ANYKŠČIŲ RAJONO SAVIVALDYBĖS L</w:t>
      </w:r>
      <w:r w:rsidR="00F6291D">
        <w:rPr>
          <w:b/>
        </w:rPr>
        <w:t>IUDVIKOS</w:t>
      </w:r>
      <w:r>
        <w:rPr>
          <w:b/>
        </w:rPr>
        <w:t xml:space="preserve"> IR S</w:t>
      </w:r>
      <w:r w:rsidR="00F6291D">
        <w:rPr>
          <w:b/>
        </w:rPr>
        <w:t>TANISLOVO</w:t>
      </w:r>
      <w:r>
        <w:rPr>
          <w:b/>
        </w:rPr>
        <w:t xml:space="preserve"> DIDŽIULIŲ VIEŠOSIOS BIBLIOTEKOS TEIKIAMŲ </w:t>
      </w:r>
      <w:r w:rsidR="008B002B">
        <w:rPr>
          <w:b/>
        </w:rPr>
        <w:t xml:space="preserve">MOKAMŲ </w:t>
      </w:r>
      <w:r>
        <w:rPr>
          <w:b/>
        </w:rPr>
        <w:t>PASLAUGŲ ĮKAINIAI</w:t>
      </w:r>
    </w:p>
    <w:p w14:paraId="5D02D0E5" w14:textId="77777777" w:rsidR="002E1900" w:rsidRDefault="002E1900" w:rsidP="002E1900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944"/>
        <w:gridCol w:w="2041"/>
        <w:gridCol w:w="1709"/>
        <w:gridCol w:w="1378"/>
      </w:tblGrid>
      <w:tr w:rsidR="00C63A5E" w:rsidRPr="00F6291D" w14:paraId="198B3989" w14:textId="77777777" w:rsidTr="00A7017F">
        <w:trPr>
          <w:trHeight w:val="614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0DBA" w14:textId="77777777" w:rsidR="00C63A5E" w:rsidRPr="00F6291D" w:rsidRDefault="00C63A5E" w:rsidP="00F51969">
            <w:pPr>
              <w:spacing w:line="256" w:lineRule="auto"/>
              <w:rPr>
                <w:kern w:val="2"/>
              </w:rPr>
            </w:pPr>
            <w:r w:rsidRPr="00F6291D">
              <w:rPr>
                <w:kern w:val="2"/>
              </w:rPr>
              <w:t>Eil.</w:t>
            </w:r>
          </w:p>
          <w:p w14:paraId="3BCC6D17" w14:textId="77777777" w:rsidR="00C63A5E" w:rsidRPr="00F6291D" w:rsidRDefault="00C63A5E" w:rsidP="00F51969">
            <w:pPr>
              <w:jc w:val="center"/>
            </w:pPr>
            <w:r w:rsidRPr="00F6291D">
              <w:rPr>
                <w:kern w:val="2"/>
              </w:rPr>
              <w:t>Nr.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E100" w14:textId="77777777" w:rsidR="00C63A5E" w:rsidRPr="00F6291D" w:rsidRDefault="00C63A5E" w:rsidP="00F51969">
            <w:pPr>
              <w:jc w:val="center"/>
            </w:pPr>
            <w:r w:rsidRPr="00F6291D">
              <w:rPr>
                <w:kern w:val="2"/>
              </w:rPr>
              <w:t>Paslaugos pavadinimas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8815" w14:textId="77777777" w:rsidR="00C63A5E" w:rsidRPr="00F6291D" w:rsidRDefault="00C63A5E" w:rsidP="00F51969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Mato vnt.</w:t>
            </w:r>
          </w:p>
          <w:p w14:paraId="08EE4142" w14:textId="77777777" w:rsidR="00C63A5E" w:rsidRPr="00F6291D" w:rsidRDefault="00C63A5E" w:rsidP="00F51969">
            <w:pPr>
              <w:jc w:val="center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A39" w14:textId="77777777" w:rsidR="00C63A5E" w:rsidRPr="00F6291D" w:rsidRDefault="00C63A5E" w:rsidP="00F51969">
            <w:pPr>
              <w:spacing w:line="256" w:lineRule="auto"/>
              <w:jc w:val="center"/>
            </w:pPr>
            <w:r w:rsidRPr="00F6291D">
              <w:rPr>
                <w:kern w:val="2"/>
              </w:rPr>
              <w:t>Įkainiai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6DDB" w14:textId="77777777" w:rsidR="00C63A5E" w:rsidRPr="00F6291D" w:rsidRDefault="00C63A5E" w:rsidP="00F51969">
            <w:pPr>
              <w:jc w:val="center"/>
            </w:pPr>
            <w:r w:rsidRPr="00F6291D">
              <w:rPr>
                <w:kern w:val="2"/>
              </w:rPr>
              <w:t>Kaina su Anykštėno kortele</w:t>
            </w:r>
          </w:p>
        </w:tc>
      </w:tr>
      <w:tr w:rsidR="00C63A5E" w:rsidRPr="00F6291D" w14:paraId="6C427F8D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17B" w14:textId="77777777" w:rsidR="00C63A5E" w:rsidRPr="00F6291D" w:rsidRDefault="00C63A5E" w:rsidP="00F51969">
            <w:pPr>
              <w:jc w:val="center"/>
            </w:pPr>
            <w:r w:rsidRPr="00F6291D">
              <w:t>1.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94D0" w14:textId="77777777" w:rsidR="00C63A5E" w:rsidRPr="00F6291D" w:rsidRDefault="00C63A5E" w:rsidP="00F51969">
            <w:r w:rsidRPr="00F6291D">
              <w:t>Skaitytojo pažymėjimo išdavimas*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D430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3378" w14:textId="77777777" w:rsidR="00C63A5E" w:rsidRPr="00F6291D" w:rsidRDefault="00C63A5E" w:rsidP="00F51969">
            <w:pPr>
              <w:jc w:val="center"/>
            </w:pPr>
            <w:r w:rsidRPr="00F6291D">
              <w:t>2,00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A27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191F09A5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25B4" w14:textId="77777777" w:rsidR="00C63A5E" w:rsidRPr="00F6291D" w:rsidRDefault="00C63A5E" w:rsidP="00F51969">
            <w:pPr>
              <w:jc w:val="center"/>
            </w:pPr>
            <w:r w:rsidRPr="00F6291D">
              <w:t>2.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05E" w14:textId="1388A9A6" w:rsidR="00C63A5E" w:rsidRPr="00F6291D" w:rsidRDefault="00C63A5E" w:rsidP="00F51969">
            <w:r w:rsidRPr="00F6291D">
              <w:t>Skaitytojo pažymėjimo dublikato išdavimas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829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07C" w14:textId="77777777" w:rsidR="00C63A5E" w:rsidRPr="00F6291D" w:rsidRDefault="00C63A5E" w:rsidP="00F51969">
            <w:pPr>
              <w:jc w:val="center"/>
            </w:pPr>
            <w:r w:rsidRPr="00F6291D">
              <w:t>2,00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6999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25AB7AE7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CA78" w14:textId="77777777" w:rsidR="00C63A5E" w:rsidRPr="00F6291D" w:rsidRDefault="00C63A5E" w:rsidP="00F51969">
            <w:pPr>
              <w:jc w:val="center"/>
            </w:pPr>
            <w:r w:rsidRPr="00F6291D">
              <w:t>3.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3B07" w14:textId="77777777" w:rsidR="00C63A5E" w:rsidRPr="00F6291D" w:rsidRDefault="00C63A5E" w:rsidP="00F51969">
            <w:r w:rsidRPr="00F6291D">
              <w:t>Dokumentų kopijavimas nespalvotai (A4 formato 80-90 g popierius, 1 lapo pusė)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8C9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E0C8" w14:textId="77777777" w:rsidR="00C63A5E" w:rsidRPr="00F6291D" w:rsidRDefault="00C63A5E" w:rsidP="00F51969">
            <w:pPr>
              <w:jc w:val="center"/>
            </w:pPr>
            <w:r w:rsidRPr="00F6291D">
              <w:t>0,10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94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BD9C195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02B" w14:textId="77777777" w:rsidR="00C63A5E" w:rsidRPr="00F6291D" w:rsidRDefault="00C63A5E" w:rsidP="00F51969">
            <w:pPr>
              <w:jc w:val="center"/>
            </w:pPr>
            <w:r w:rsidRPr="00F6291D">
              <w:t>4.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9B4" w14:textId="77777777" w:rsidR="00C63A5E" w:rsidRPr="00F6291D" w:rsidRDefault="00C63A5E" w:rsidP="00F51969">
            <w:r w:rsidRPr="00F6291D">
              <w:t>Dokumentų kopijavimas nespalvotai (A4 formato 80-90 g popierius, 2 lapo pusės)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3E30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270" w14:textId="77777777" w:rsidR="00C63A5E" w:rsidRPr="00F6291D" w:rsidRDefault="00C63A5E" w:rsidP="00F51969">
            <w:pPr>
              <w:jc w:val="center"/>
            </w:pPr>
            <w:r w:rsidRPr="00F6291D">
              <w:t>0,15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4D9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6407E38A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486C" w14:textId="77777777" w:rsidR="00C63A5E" w:rsidRPr="00F6291D" w:rsidRDefault="00C63A5E" w:rsidP="00F51969">
            <w:pPr>
              <w:jc w:val="center"/>
            </w:pPr>
            <w:r w:rsidRPr="00F6291D">
              <w:t>5.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2229" w14:textId="77777777" w:rsidR="00C63A5E" w:rsidRPr="00F6291D" w:rsidRDefault="00C63A5E" w:rsidP="00F51969">
            <w:r w:rsidRPr="00F6291D">
              <w:t>Dokumentų kopijavimas spalvotai (A4 formato 80-90 g popierius, 1 lapo pusė)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714F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CBA1" w14:textId="77777777" w:rsidR="00C63A5E" w:rsidRPr="00F6291D" w:rsidRDefault="00C63A5E" w:rsidP="00F51969">
            <w:pPr>
              <w:jc w:val="center"/>
            </w:pPr>
            <w:r w:rsidRPr="00F6291D">
              <w:t>0,60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092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02C9D722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0F4F" w14:textId="77777777" w:rsidR="00C63A5E" w:rsidRPr="00F6291D" w:rsidRDefault="00C63A5E" w:rsidP="00F51969">
            <w:pPr>
              <w:jc w:val="center"/>
            </w:pPr>
            <w:r w:rsidRPr="00F6291D">
              <w:t>6.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0BF0" w14:textId="77777777" w:rsidR="00C63A5E" w:rsidRPr="00F6291D" w:rsidRDefault="00C63A5E" w:rsidP="00F51969">
            <w:r w:rsidRPr="00F6291D">
              <w:t>Dokumentų kopijavimas nespalvotai (A3 formato 80-90 g popierius, 1 lapo pusė)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BF8B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0AAA" w14:textId="77777777" w:rsidR="00C63A5E" w:rsidRPr="00F6291D" w:rsidRDefault="00C63A5E" w:rsidP="00F51969">
            <w:pPr>
              <w:jc w:val="center"/>
            </w:pPr>
            <w:r w:rsidRPr="00F6291D">
              <w:t>0,30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D6C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656365B2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E03D" w14:textId="77777777" w:rsidR="00C63A5E" w:rsidRPr="00F6291D" w:rsidRDefault="00C63A5E" w:rsidP="00F51969">
            <w:pPr>
              <w:jc w:val="center"/>
            </w:pPr>
            <w:r w:rsidRPr="00F6291D">
              <w:t>7.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3012" w14:textId="77777777" w:rsidR="00C63A5E" w:rsidRPr="00F6291D" w:rsidRDefault="00C63A5E" w:rsidP="00F51969">
            <w:r w:rsidRPr="00F6291D">
              <w:t>Dokumentų kopijavimas spalvotai (A3 formato 80-90 g popierius, 1 lapo pusė)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FDF3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4431" w14:textId="77777777" w:rsidR="00C63A5E" w:rsidRPr="00F6291D" w:rsidRDefault="00C63A5E" w:rsidP="00F51969">
            <w:pPr>
              <w:jc w:val="center"/>
            </w:pPr>
            <w:r w:rsidRPr="00F6291D">
              <w:t>1,20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1D1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2D923AF9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5567" w14:textId="77777777" w:rsidR="00C63A5E" w:rsidRPr="00F6291D" w:rsidRDefault="00C63A5E" w:rsidP="00F51969">
            <w:pPr>
              <w:jc w:val="center"/>
            </w:pPr>
            <w:r w:rsidRPr="00F6291D">
              <w:t>8.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0DEF" w14:textId="77777777" w:rsidR="00C63A5E" w:rsidRPr="00F6291D" w:rsidRDefault="00C63A5E" w:rsidP="00F51969">
            <w:r w:rsidRPr="00F6291D">
              <w:t xml:space="preserve">Dokumentų skenavimas į PDF arba JPG formatą (į kliento laikmeną arba siuntimas el. paštu A4 formato, 1 lapo pusė)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6888" w14:textId="77777777" w:rsidR="00C63A5E" w:rsidRPr="00F6291D" w:rsidRDefault="00C63A5E" w:rsidP="00F51969">
            <w:pPr>
              <w:jc w:val="center"/>
            </w:pPr>
            <w:r w:rsidRPr="00F6291D">
              <w:t>1 lapas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1A06" w14:textId="77777777" w:rsidR="00C63A5E" w:rsidRPr="00F6291D" w:rsidRDefault="00C63A5E" w:rsidP="00F51969">
            <w:pPr>
              <w:jc w:val="center"/>
            </w:pPr>
            <w:r w:rsidRPr="00F6291D">
              <w:t>0,10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252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55EBF066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2B5C" w14:textId="77777777" w:rsidR="00C63A5E" w:rsidRPr="00F6291D" w:rsidRDefault="00C63A5E" w:rsidP="00F51969">
            <w:pPr>
              <w:jc w:val="center"/>
            </w:pPr>
            <w:r w:rsidRPr="00F6291D">
              <w:t>9.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5E82" w14:textId="77777777" w:rsidR="00C63A5E" w:rsidRPr="00F6291D" w:rsidRDefault="00C63A5E" w:rsidP="00F51969">
            <w:r w:rsidRPr="00F6291D">
              <w:t xml:space="preserve">Dokumentų skenavimas į PDF arba JPG formatą (į kliento laikmeną arba siuntimas el. paštu A3 formato, 1 lapo pusė)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8541" w14:textId="77777777" w:rsidR="00C63A5E" w:rsidRPr="00F6291D" w:rsidRDefault="00C63A5E" w:rsidP="00F51969">
            <w:pPr>
              <w:jc w:val="center"/>
            </w:pPr>
            <w:r w:rsidRPr="00F6291D">
              <w:t>1 lapas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FB55" w14:textId="77777777" w:rsidR="00C63A5E" w:rsidRPr="00F6291D" w:rsidRDefault="00C63A5E" w:rsidP="00F51969">
            <w:pPr>
              <w:jc w:val="center"/>
            </w:pPr>
            <w:r w:rsidRPr="00F6291D">
              <w:t>0,20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B39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2D5B5BF7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8F6" w14:textId="77777777" w:rsidR="00C63A5E" w:rsidRPr="00F6291D" w:rsidRDefault="00C63A5E" w:rsidP="00F51969">
            <w:pPr>
              <w:jc w:val="center"/>
            </w:pPr>
            <w:r w:rsidRPr="00F6291D">
              <w:t>10.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263" w14:textId="77777777" w:rsidR="00C63A5E" w:rsidRPr="00F6291D" w:rsidRDefault="00C63A5E" w:rsidP="00F51969">
            <w:pPr>
              <w:pStyle w:val="prastasiniatinklio"/>
              <w:shd w:val="clear" w:color="auto" w:fill="FFFFFF"/>
              <w:spacing w:before="0" w:beforeAutospacing="0"/>
            </w:pPr>
            <w:r w:rsidRPr="00F6291D">
              <w:rPr>
                <w:rStyle w:val="Grietas"/>
                <w:b w:val="0"/>
              </w:rPr>
              <w:t>Dokumento kopijos atsiuntimas iš Lietuvos ar užsienio bibliotekų</w:t>
            </w:r>
          </w:p>
          <w:p w14:paraId="1BED34D2" w14:textId="77777777" w:rsidR="00C63A5E" w:rsidRPr="00F6291D" w:rsidRDefault="00C63A5E" w:rsidP="00F51969">
            <w:pPr>
              <w:pStyle w:val="prastasiniatinklio"/>
              <w:shd w:val="clear" w:color="auto" w:fill="FFFFFF"/>
              <w:spacing w:before="0" w:beforeAutospacing="0" w:after="0" w:afterAutospacing="0"/>
            </w:pPr>
          </w:p>
          <w:p w14:paraId="7610227E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438B" w14:textId="77777777" w:rsidR="00C63A5E" w:rsidRPr="00F6291D" w:rsidRDefault="00C63A5E" w:rsidP="00F51969">
            <w:pPr>
              <w:jc w:val="center"/>
            </w:pPr>
            <w:r w:rsidRPr="00F6291D">
              <w:t>1 dokumentas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A6F" w14:textId="77777777" w:rsidR="00C63A5E" w:rsidRPr="00F6291D" w:rsidRDefault="00C63A5E" w:rsidP="00F51969">
            <w:r w:rsidRPr="00F6291D">
              <w:t>Dokumentų kopijų kaina paskaičiuojama pagal siunčiančios bibliotekos įkainius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D1F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48B5B9C3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D412" w14:textId="77777777" w:rsidR="00C63A5E" w:rsidRPr="00F6291D" w:rsidRDefault="00C63A5E" w:rsidP="00F51969">
            <w:pPr>
              <w:jc w:val="center"/>
            </w:pPr>
            <w:r w:rsidRPr="00F6291D">
              <w:t>11.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7900" w14:textId="77777777" w:rsidR="00C63A5E" w:rsidRPr="00F6291D" w:rsidRDefault="00C63A5E" w:rsidP="00F51969">
            <w:r w:rsidRPr="00F6291D">
              <w:t xml:space="preserve">Bibliografinių sąrašų ir rodyklių pagal individualią užklausą sudarymas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D343" w14:textId="77777777" w:rsidR="00C63A5E" w:rsidRPr="00F6291D" w:rsidRDefault="00C63A5E" w:rsidP="00F51969">
            <w:pPr>
              <w:jc w:val="center"/>
            </w:pPr>
            <w:r w:rsidRPr="00F6291D">
              <w:t>1 įrašas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7826" w14:textId="77777777" w:rsidR="00C63A5E" w:rsidRPr="00F6291D" w:rsidRDefault="00C63A5E" w:rsidP="00F51969">
            <w:pPr>
              <w:jc w:val="center"/>
            </w:pPr>
            <w:r w:rsidRPr="00F6291D">
              <w:t>0,10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63C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636DA06" w14:textId="77777777" w:rsidTr="00A7017F">
        <w:trPr>
          <w:trHeight w:val="552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44FFE" w14:textId="77777777" w:rsidR="00C63A5E" w:rsidRPr="00F6291D" w:rsidRDefault="00C63A5E" w:rsidP="00F51969">
            <w:pPr>
              <w:jc w:val="center"/>
            </w:pPr>
            <w:r w:rsidRPr="00F6291D">
              <w:t>12.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DC188" w14:textId="77777777" w:rsidR="00C63A5E" w:rsidRPr="00F6291D" w:rsidRDefault="00C63A5E" w:rsidP="00F51969">
            <w:r w:rsidRPr="00F6291D">
              <w:t xml:space="preserve">Dokumentų įrišimas </w:t>
            </w:r>
            <w:proofErr w:type="spellStart"/>
            <w:r w:rsidRPr="00F6291D">
              <w:t>perforavimo</w:t>
            </w:r>
            <w:proofErr w:type="spellEnd"/>
            <w:r w:rsidRPr="00F6291D">
              <w:t xml:space="preserve"> būdu iki A4 formato:</w:t>
            </w:r>
          </w:p>
          <w:p w14:paraId="3F16346E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860" w14:textId="77777777" w:rsidR="00C63A5E" w:rsidRPr="00F6291D" w:rsidRDefault="00C63A5E" w:rsidP="00F51969">
            <w:pPr>
              <w:jc w:val="center"/>
            </w:pPr>
            <w:r w:rsidRPr="00F6291D">
              <w:t>iki 25 lapų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0DAD12" w14:textId="77777777" w:rsidR="00C63A5E" w:rsidRPr="00F6291D" w:rsidRDefault="00C63A5E" w:rsidP="00F51969">
            <w:pPr>
              <w:jc w:val="center"/>
            </w:pPr>
            <w:r w:rsidRPr="00F6291D">
              <w:t>1,00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53820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E9E6FCF" w14:textId="77777777" w:rsidTr="00A7017F">
        <w:trPr>
          <w:trHeight w:val="551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6ED12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C406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704" w14:textId="77777777" w:rsidR="00C63A5E" w:rsidRPr="00F6291D" w:rsidRDefault="00C63A5E" w:rsidP="00F51969">
            <w:pPr>
              <w:jc w:val="center"/>
            </w:pPr>
            <w:r w:rsidRPr="00F6291D">
              <w:t>iki 50 lapų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</w:tcPr>
          <w:p w14:paraId="56663050" w14:textId="77777777" w:rsidR="00C63A5E" w:rsidRPr="00F6291D" w:rsidRDefault="00C63A5E" w:rsidP="00F51969">
            <w:pPr>
              <w:jc w:val="center"/>
            </w:pPr>
            <w:r w:rsidRPr="00F6291D">
              <w:t>1,50 EUR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</w:tcPr>
          <w:p w14:paraId="2958616E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D735856" w14:textId="77777777" w:rsidTr="00A7017F">
        <w:trPr>
          <w:trHeight w:val="551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4308A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6FDE3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2EA" w14:textId="77777777" w:rsidR="00C63A5E" w:rsidRPr="00F6291D" w:rsidRDefault="00C63A5E" w:rsidP="00F51969">
            <w:pPr>
              <w:jc w:val="center"/>
            </w:pPr>
            <w:r w:rsidRPr="00F6291D">
              <w:t>iki 75 lapų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</w:tcPr>
          <w:p w14:paraId="6D91C1D0" w14:textId="77777777" w:rsidR="00C63A5E" w:rsidRPr="00F6291D" w:rsidRDefault="00C63A5E" w:rsidP="00F51969">
            <w:pPr>
              <w:jc w:val="center"/>
            </w:pPr>
            <w:r w:rsidRPr="00F6291D">
              <w:t>2,00 EUR</w:t>
            </w:r>
          </w:p>
          <w:p w14:paraId="0BC53B5B" w14:textId="77777777" w:rsidR="00C63A5E" w:rsidRPr="00F6291D" w:rsidRDefault="00C63A5E" w:rsidP="00F51969">
            <w:pPr>
              <w:jc w:val="center"/>
            </w:pP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</w:tcPr>
          <w:p w14:paraId="2882D007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49B239E1" w14:textId="77777777" w:rsidTr="00A7017F">
        <w:trPr>
          <w:trHeight w:val="551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323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BAA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A35" w14:textId="77777777" w:rsidR="00C63A5E" w:rsidRPr="00F6291D" w:rsidRDefault="00C63A5E" w:rsidP="00F51969">
            <w:pPr>
              <w:jc w:val="center"/>
            </w:pPr>
            <w:r w:rsidRPr="00F6291D">
              <w:t>iki 100 lapų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7BE" w14:textId="77777777" w:rsidR="00C63A5E" w:rsidRPr="00F6291D" w:rsidRDefault="00C63A5E" w:rsidP="00F51969">
            <w:pPr>
              <w:jc w:val="center"/>
            </w:pPr>
            <w:r w:rsidRPr="00F6291D">
              <w:t>2,50 EUR</w:t>
            </w:r>
          </w:p>
        </w:tc>
        <w:tc>
          <w:tcPr>
            <w:tcW w:w="7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83F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152AEB02" w14:textId="77777777" w:rsidTr="00A7017F">
        <w:trPr>
          <w:trHeight w:val="34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634348" w14:textId="77777777" w:rsidR="00C63A5E" w:rsidRPr="00F6291D" w:rsidRDefault="00C63A5E" w:rsidP="00F51969">
            <w:pPr>
              <w:jc w:val="center"/>
            </w:pPr>
            <w:r w:rsidRPr="00F6291D">
              <w:t>13.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8F320" w14:textId="7CE0F541" w:rsidR="00C63A5E" w:rsidRPr="00F6291D" w:rsidRDefault="00C63A5E" w:rsidP="00F51969">
            <w:r w:rsidRPr="00F6291D">
              <w:t xml:space="preserve">Dokumentų laminavimas, </w:t>
            </w:r>
            <w:proofErr w:type="spellStart"/>
            <w:r w:rsidRPr="00F6291D">
              <w:t>celofanavimas</w:t>
            </w:r>
            <w:proofErr w:type="spellEnd"/>
            <w:r w:rsidRPr="00F6291D">
              <w:t>: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07E3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1B1F7392" w14:textId="77777777" w:rsidR="00C63A5E" w:rsidRPr="00F6291D" w:rsidRDefault="00C63A5E" w:rsidP="00F51969">
            <w:pPr>
              <w:jc w:val="center"/>
            </w:pPr>
            <w:r w:rsidRPr="00F6291D">
              <w:t xml:space="preserve"> A3 formatas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1754B" w14:textId="77777777" w:rsidR="00C63A5E" w:rsidRPr="00F6291D" w:rsidRDefault="00C63A5E" w:rsidP="00F51969">
            <w:pPr>
              <w:jc w:val="center"/>
            </w:pPr>
            <w:r>
              <w:t>3</w:t>
            </w:r>
            <w:r w:rsidRPr="00F6291D">
              <w:t>,</w:t>
            </w:r>
            <w:r>
              <w:t>1</w:t>
            </w:r>
            <w:r w:rsidRPr="00F6291D">
              <w:t>0 EUR</w:t>
            </w:r>
          </w:p>
          <w:p w14:paraId="6D1D7C22" w14:textId="77777777" w:rsidR="00C63A5E" w:rsidRPr="00F6291D" w:rsidRDefault="00C63A5E" w:rsidP="00F51969"/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025E8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71062B4C" w14:textId="77777777" w:rsidTr="00A7017F">
        <w:trPr>
          <w:trHeight w:val="34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66845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AEFEB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D7A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1C1BA027" w14:textId="77777777" w:rsidR="00C63A5E" w:rsidRPr="00F6291D" w:rsidRDefault="00C63A5E" w:rsidP="00F51969">
            <w:pPr>
              <w:jc w:val="center"/>
            </w:pPr>
            <w:r w:rsidRPr="00F6291D">
              <w:t>A4 formatas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</w:tcPr>
          <w:p w14:paraId="6ADBCB4C" w14:textId="77777777" w:rsidR="00C63A5E" w:rsidRPr="00F6291D" w:rsidRDefault="00C63A5E" w:rsidP="00F51969">
            <w:pPr>
              <w:jc w:val="center"/>
            </w:pPr>
            <w:r w:rsidRPr="00F6291D">
              <w:t>2,</w:t>
            </w:r>
            <w:r>
              <w:t>4</w:t>
            </w:r>
            <w:r w:rsidRPr="00F6291D">
              <w:t>0 EUR</w:t>
            </w:r>
          </w:p>
          <w:p w14:paraId="0D1323FA" w14:textId="77777777" w:rsidR="00C63A5E" w:rsidRPr="00F6291D" w:rsidRDefault="00C63A5E" w:rsidP="00F51969">
            <w:pPr>
              <w:jc w:val="center"/>
            </w:pP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</w:tcPr>
          <w:p w14:paraId="3257E558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25B15B82" w14:textId="77777777" w:rsidTr="00A7017F">
        <w:trPr>
          <w:trHeight w:val="34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7E3A5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4ED1B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F8A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23ABDF5B" w14:textId="77777777" w:rsidR="00C63A5E" w:rsidRPr="00F6291D" w:rsidRDefault="00C63A5E" w:rsidP="00F51969">
            <w:pPr>
              <w:jc w:val="center"/>
            </w:pPr>
            <w:r w:rsidRPr="00F6291D">
              <w:t>A5 formatas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</w:tcPr>
          <w:p w14:paraId="13A46108" w14:textId="77777777" w:rsidR="00C63A5E" w:rsidRPr="00F6291D" w:rsidRDefault="00C63A5E" w:rsidP="00F51969">
            <w:pPr>
              <w:jc w:val="center"/>
            </w:pPr>
            <w:r>
              <w:t>1,7</w:t>
            </w:r>
            <w:r w:rsidRPr="00F6291D">
              <w:t>0 EUR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</w:tcPr>
          <w:p w14:paraId="242B2183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5D06441C" w14:textId="77777777" w:rsidTr="00A7017F">
        <w:trPr>
          <w:trHeight w:val="34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78E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772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977B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63E72611" w14:textId="77777777" w:rsidR="00C63A5E" w:rsidRPr="00F6291D" w:rsidRDefault="00C63A5E" w:rsidP="00F51969">
            <w:pPr>
              <w:jc w:val="center"/>
            </w:pPr>
            <w:r w:rsidRPr="00F6291D">
              <w:t>A6 formatas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8F5" w14:textId="77777777" w:rsidR="00C63A5E" w:rsidRPr="00F6291D" w:rsidRDefault="00C63A5E" w:rsidP="00F51969">
            <w:pPr>
              <w:jc w:val="center"/>
            </w:pPr>
            <w:r w:rsidRPr="00F6291D">
              <w:t>1,00 EUR</w:t>
            </w:r>
          </w:p>
        </w:tc>
        <w:tc>
          <w:tcPr>
            <w:tcW w:w="7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F5E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77856544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3A4" w14:textId="77777777" w:rsidR="00C63A5E" w:rsidRPr="00F6291D" w:rsidRDefault="00C63A5E" w:rsidP="00F51969">
            <w:pPr>
              <w:jc w:val="center"/>
            </w:pPr>
            <w:r w:rsidRPr="00F6291D">
              <w:t>14.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22E0" w14:textId="23191007" w:rsidR="00C63A5E" w:rsidRPr="00F6291D" w:rsidRDefault="00C63A5E" w:rsidP="00F51969">
            <w:r w:rsidRPr="00F6291D">
              <w:t xml:space="preserve">Teksto spausdinimas (surinkimas kompiuteriu Time </w:t>
            </w:r>
            <w:proofErr w:type="spellStart"/>
            <w:r w:rsidRPr="00F6291D">
              <w:t>New</w:t>
            </w:r>
            <w:proofErr w:type="spellEnd"/>
            <w:r w:rsidRPr="00F6291D">
              <w:t xml:space="preserve"> Roman 12 šriftu)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E595" w14:textId="77777777" w:rsidR="00C63A5E" w:rsidRPr="00F6291D" w:rsidRDefault="00C63A5E" w:rsidP="00F51969">
            <w:pPr>
              <w:jc w:val="center"/>
            </w:pPr>
            <w:r w:rsidRPr="00F6291D">
              <w:t>1 puslapis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8C9" w14:textId="77777777" w:rsidR="00C63A5E" w:rsidRPr="00F6291D" w:rsidRDefault="00C63A5E" w:rsidP="00F51969">
            <w:pPr>
              <w:jc w:val="center"/>
            </w:pPr>
            <w:r w:rsidRPr="00F6291D">
              <w:t>0,60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0D4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06A00B4A" w14:textId="77777777" w:rsidTr="00A7017F"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8AE101" w14:textId="77777777" w:rsidR="00C63A5E" w:rsidRPr="00F6291D" w:rsidRDefault="00C63A5E" w:rsidP="00F51969">
            <w:pPr>
              <w:jc w:val="center"/>
            </w:pPr>
            <w:r w:rsidRPr="00F6291D">
              <w:t>15.</w:t>
            </w:r>
          </w:p>
          <w:p w14:paraId="11E6D495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61D36" w14:textId="77777777" w:rsidR="00C63A5E" w:rsidRPr="00F6291D" w:rsidRDefault="00C63A5E" w:rsidP="00F51969">
            <w:r w:rsidRPr="00F6291D">
              <w:t xml:space="preserve">Istorijų dvarelio ekspozicijos </w:t>
            </w:r>
          </w:p>
          <w:p w14:paraId="514B8C97" w14:textId="5D2DC868" w:rsidR="00C63A5E" w:rsidRPr="00F6291D" w:rsidRDefault="00C63A5E" w:rsidP="00F51969">
            <w:r w:rsidRPr="00F6291D">
              <w:t>lankymas:</w:t>
            </w:r>
          </w:p>
          <w:p w14:paraId="5A5D4CE1" w14:textId="77777777" w:rsidR="00C63A5E" w:rsidRPr="00F6291D" w:rsidRDefault="00C63A5E" w:rsidP="00F51969">
            <w:r w:rsidRPr="00F6291D"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D47" w14:textId="406E191E" w:rsidR="00C63A5E" w:rsidRPr="00F6291D" w:rsidRDefault="00C63A5E" w:rsidP="00F51969">
            <w:pPr>
              <w:jc w:val="center"/>
            </w:pPr>
            <w:r w:rsidRPr="00F6291D">
              <w:t>1 asmuo**</w:t>
            </w:r>
          </w:p>
          <w:p w14:paraId="6CE4D8F4" w14:textId="77777777" w:rsidR="00C63A5E" w:rsidRPr="00F6291D" w:rsidRDefault="00C63A5E" w:rsidP="00F51969">
            <w:pPr>
              <w:jc w:val="center"/>
            </w:pPr>
            <w:r w:rsidRPr="00F6291D">
              <w:t>su gido paslauga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284" w14:textId="77777777" w:rsidR="00C63A5E" w:rsidRPr="00F6291D" w:rsidRDefault="00C63A5E" w:rsidP="00F51969">
            <w:pPr>
              <w:jc w:val="center"/>
            </w:pPr>
            <w:r w:rsidRPr="00F6291D">
              <w:t>4,00 EUR</w:t>
            </w:r>
          </w:p>
          <w:p w14:paraId="6F5B7EC1" w14:textId="77777777" w:rsidR="00C63A5E" w:rsidRPr="00F6291D" w:rsidRDefault="00C63A5E" w:rsidP="00F51969"/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92EC" w14:textId="77777777" w:rsidR="00C63A5E" w:rsidRPr="00F6291D" w:rsidRDefault="00C63A5E" w:rsidP="00F51969">
            <w:pPr>
              <w:jc w:val="center"/>
            </w:pPr>
            <w:r w:rsidRPr="00F6291D">
              <w:t>2,00 EUR</w:t>
            </w:r>
          </w:p>
          <w:p w14:paraId="2A833549" w14:textId="77777777" w:rsidR="00C63A5E" w:rsidRPr="00F6291D" w:rsidRDefault="00C63A5E" w:rsidP="00F51969"/>
        </w:tc>
      </w:tr>
      <w:tr w:rsidR="00C63A5E" w:rsidRPr="00F6291D" w14:paraId="4B1AB41F" w14:textId="77777777" w:rsidTr="00A7017F"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DBA39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FA39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432" w14:textId="5AC67DD9" w:rsidR="00C63A5E" w:rsidRPr="00F6291D" w:rsidRDefault="00C63A5E" w:rsidP="00F51969">
            <w:pPr>
              <w:jc w:val="center"/>
            </w:pPr>
            <w:r w:rsidRPr="00F6291D">
              <w:t>1 asmuo**</w:t>
            </w:r>
          </w:p>
          <w:p w14:paraId="206EC171" w14:textId="77777777" w:rsidR="00C63A5E" w:rsidRPr="00F6291D" w:rsidRDefault="00C63A5E" w:rsidP="00F51969">
            <w:pPr>
              <w:jc w:val="center"/>
            </w:pPr>
            <w:r w:rsidRPr="00F6291D">
              <w:t>be gido paslaugos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645" w14:textId="77777777" w:rsidR="00C63A5E" w:rsidRPr="00F6291D" w:rsidRDefault="00C63A5E" w:rsidP="00F51969">
            <w:pPr>
              <w:jc w:val="center"/>
            </w:pPr>
            <w:r w:rsidRPr="00F6291D">
              <w:t>2,00 EUR</w:t>
            </w:r>
          </w:p>
          <w:p w14:paraId="16662414" w14:textId="77777777" w:rsidR="00C63A5E" w:rsidRPr="00F6291D" w:rsidRDefault="00C63A5E" w:rsidP="00F51969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307" w14:textId="77777777" w:rsidR="00C63A5E" w:rsidRPr="00F6291D" w:rsidRDefault="00C63A5E" w:rsidP="00F51969">
            <w:pPr>
              <w:jc w:val="center"/>
            </w:pPr>
            <w:r w:rsidRPr="00F6291D">
              <w:t>1,00 EUR</w:t>
            </w:r>
          </w:p>
          <w:p w14:paraId="20E6A37D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66EE7DF9" w14:textId="77777777" w:rsidTr="00A7017F"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CEE90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8FA56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578F" w14:textId="77777777" w:rsidR="00C63A5E" w:rsidRPr="00F6291D" w:rsidRDefault="00C63A5E" w:rsidP="00F51969">
            <w:pPr>
              <w:jc w:val="center"/>
            </w:pPr>
            <w:r w:rsidRPr="00F6291D">
              <w:t>Šeimos bilietas su gido paslauga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A23" w14:textId="77777777" w:rsidR="00C63A5E" w:rsidRPr="00F6291D" w:rsidRDefault="00C63A5E" w:rsidP="00F51969">
            <w:pPr>
              <w:jc w:val="center"/>
            </w:pPr>
            <w:r w:rsidRPr="00F6291D">
              <w:t>10,00 EUR</w:t>
            </w:r>
          </w:p>
          <w:p w14:paraId="1609E475" w14:textId="77777777" w:rsidR="00C63A5E" w:rsidRPr="00F6291D" w:rsidRDefault="00C63A5E" w:rsidP="00F51969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28A2" w14:textId="77777777" w:rsidR="00C63A5E" w:rsidRPr="00F6291D" w:rsidRDefault="00C63A5E" w:rsidP="00F51969">
            <w:pPr>
              <w:jc w:val="center"/>
            </w:pPr>
            <w:r w:rsidRPr="00F6291D">
              <w:t>5,00 EUR</w:t>
            </w:r>
          </w:p>
          <w:p w14:paraId="2CB9974F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57BF2A5" w14:textId="77777777" w:rsidTr="00A7017F"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636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2005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098" w14:textId="77777777" w:rsidR="00C63A5E" w:rsidRPr="00F6291D" w:rsidRDefault="00C63A5E" w:rsidP="00F51969">
            <w:pPr>
              <w:jc w:val="center"/>
            </w:pPr>
            <w:r w:rsidRPr="00F6291D">
              <w:t>Šeimos bilietas be gido paslaugos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A94" w14:textId="77777777" w:rsidR="00C63A5E" w:rsidRPr="00F6291D" w:rsidRDefault="00C63A5E" w:rsidP="00F51969">
            <w:pPr>
              <w:jc w:val="center"/>
            </w:pPr>
            <w:r w:rsidRPr="00F6291D">
              <w:t>5,00 EUR</w:t>
            </w:r>
          </w:p>
          <w:p w14:paraId="082B2DB3" w14:textId="77777777" w:rsidR="00C63A5E" w:rsidRPr="00F6291D" w:rsidRDefault="00C63A5E" w:rsidP="00F51969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ECC3" w14:textId="77777777" w:rsidR="00C63A5E" w:rsidRPr="00F6291D" w:rsidRDefault="00C63A5E" w:rsidP="00F51969">
            <w:pPr>
              <w:jc w:val="center"/>
            </w:pPr>
            <w:r w:rsidRPr="00F6291D">
              <w:t>2,50 EUR</w:t>
            </w:r>
          </w:p>
        </w:tc>
      </w:tr>
      <w:tr w:rsidR="00C63A5E" w:rsidRPr="00F6291D" w14:paraId="1B24C4B1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7CE1" w14:textId="77777777" w:rsidR="00C63A5E" w:rsidRPr="00F6291D" w:rsidRDefault="00C63A5E" w:rsidP="00F51969">
            <w:pPr>
              <w:jc w:val="center"/>
            </w:pPr>
            <w:r w:rsidRPr="00F6291D">
              <w:t>16.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4E2" w14:textId="77777777" w:rsidR="00C63A5E" w:rsidRPr="00F6291D" w:rsidRDefault="00C63A5E" w:rsidP="00F51969">
            <w:r w:rsidRPr="00F6291D">
              <w:t>Momentinė fotografija (8,6 cm. x 10,8 cm.)</w:t>
            </w:r>
            <w:r w:rsidRPr="00F6291D">
              <w:rPr>
                <w:kern w:val="2"/>
              </w:rPr>
              <w:t>***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05E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EDD1" w14:textId="77777777" w:rsidR="00C63A5E" w:rsidRPr="00F6291D" w:rsidRDefault="00C63A5E" w:rsidP="00F51969">
            <w:pPr>
              <w:jc w:val="center"/>
            </w:pPr>
            <w:r w:rsidRPr="00F6291D">
              <w:t>2,00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3256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5EC22CB2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7DA9" w14:textId="77777777" w:rsidR="00C63A5E" w:rsidRPr="00F6291D" w:rsidRDefault="00C63A5E" w:rsidP="00F51969">
            <w:pPr>
              <w:jc w:val="center"/>
            </w:pPr>
            <w:r w:rsidRPr="00F6291D">
              <w:t>17.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18B" w14:textId="0BD6C188" w:rsidR="00C63A5E" w:rsidRPr="00F6291D" w:rsidRDefault="00C63A5E" w:rsidP="00F51969">
            <w:r w:rsidRPr="00F6291D">
              <w:t>Gimtadienio programos organizavimas su vedančiuoju (iki 2,5 val.)</w:t>
            </w:r>
            <w:r w:rsidRPr="00F6291D">
              <w:rPr>
                <w:kern w:val="2"/>
              </w:rPr>
              <w:t>***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A17" w14:textId="77777777" w:rsidR="00C63A5E" w:rsidRPr="00F6291D" w:rsidRDefault="00C63A5E" w:rsidP="00F51969">
            <w:pPr>
              <w:jc w:val="center"/>
            </w:pPr>
            <w:r w:rsidRPr="00F6291D">
              <w:t xml:space="preserve">1 </w:t>
            </w:r>
            <w:proofErr w:type="spellStart"/>
            <w:r w:rsidRPr="00F6291D">
              <w:t>asm</w:t>
            </w:r>
            <w:proofErr w:type="spellEnd"/>
            <w:r w:rsidRPr="00F6291D">
              <w:t>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34B" w14:textId="77777777" w:rsidR="00C63A5E" w:rsidRPr="00F6291D" w:rsidRDefault="00C63A5E" w:rsidP="00F51969">
            <w:pPr>
              <w:jc w:val="center"/>
            </w:pPr>
            <w:r w:rsidRPr="00F6291D">
              <w:t>4 EUR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0D0C" w14:textId="77777777" w:rsidR="00C63A5E" w:rsidRPr="00F6291D" w:rsidRDefault="00C63A5E" w:rsidP="00F51969">
            <w:pPr>
              <w:spacing w:line="256" w:lineRule="auto"/>
              <w:jc w:val="center"/>
              <w:rPr>
                <w:kern w:val="2"/>
              </w:rPr>
            </w:pPr>
          </w:p>
        </w:tc>
      </w:tr>
      <w:tr w:rsidR="00C63A5E" w:rsidRPr="00F6291D" w14:paraId="471613D3" w14:textId="77777777" w:rsidTr="00A7017F"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9905D" w14:textId="77777777" w:rsidR="00C63A5E" w:rsidRPr="00F6291D" w:rsidRDefault="00C63A5E" w:rsidP="00F51969">
            <w:pPr>
              <w:jc w:val="center"/>
            </w:pPr>
            <w:r w:rsidRPr="00F6291D">
              <w:t>18.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4289B" w14:textId="77777777" w:rsidR="00C63A5E" w:rsidRPr="00F6291D" w:rsidRDefault="00C63A5E" w:rsidP="00F51969">
            <w:r w:rsidRPr="00F6291D">
              <w:t>Leidybinė, suvenyrinė ir kita produkcija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6EF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05BA85C9" w14:textId="77777777" w:rsidR="00C63A5E" w:rsidRPr="00F6291D" w:rsidRDefault="00C63A5E" w:rsidP="00F51969">
            <w:pPr>
              <w:jc w:val="center"/>
            </w:pPr>
            <w:r w:rsidRPr="00F6291D">
              <w:t>tiekėjų kaina iki 0,99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405" w14:textId="77777777" w:rsidR="00C63A5E" w:rsidRPr="00F6291D" w:rsidRDefault="00C63A5E" w:rsidP="00F51969">
            <w:pPr>
              <w:jc w:val="center"/>
            </w:pPr>
            <w:r w:rsidRPr="00F6291D">
              <w:t>Antkainis 100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FE7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6979A903" w14:textId="77777777" w:rsidTr="00A7017F"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35680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A45F7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9EC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12ECF0BB" w14:textId="77777777" w:rsidR="00C63A5E" w:rsidRPr="00F6291D" w:rsidRDefault="00C63A5E" w:rsidP="00F51969">
            <w:pPr>
              <w:jc w:val="center"/>
            </w:pPr>
            <w:r w:rsidRPr="00F6291D">
              <w:t>tiekėjų kaina nuo 1,00 Eur iki 4,99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024A" w14:textId="77777777" w:rsidR="00C63A5E" w:rsidRPr="00F6291D" w:rsidRDefault="00C63A5E" w:rsidP="00F51969">
            <w:pPr>
              <w:jc w:val="center"/>
            </w:pPr>
            <w:r w:rsidRPr="00F6291D">
              <w:t>Antkainis 30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7E1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906AA27" w14:textId="77777777" w:rsidTr="00A7017F"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5D5F7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E6AEE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EC3B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336B36A7" w14:textId="77777777" w:rsidR="00C63A5E" w:rsidRPr="00F6291D" w:rsidRDefault="00C63A5E" w:rsidP="00F51969">
            <w:pPr>
              <w:jc w:val="center"/>
            </w:pPr>
            <w:r w:rsidRPr="00F6291D">
              <w:t>tiekėjų kaina nuo 5,00 Eur iki 9,99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662" w14:textId="77777777" w:rsidR="00C63A5E" w:rsidRPr="00F6291D" w:rsidRDefault="00C63A5E" w:rsidP="00F51969">
            <w:pPr>
              <w:jc w:val="center"/>
            </w:pPr>
            <w:r w:rsidRPr="00F6291D">
              <w:t>Antkainis 25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C8A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6C41925" w14:textId="77777777" w:rsidTr="00A7017F"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2D9" w14:textId="77777777" w:rsidR="00C63A5E" w:rsidRPr="00F6291D" w:rsidRDefault="00C63A5E" w:rsidP="00F51969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004" w14:textId="77777777" w:rsidR="00C63A5E" w:rsidRPr="00F6291D" w:rsidRDefault="00C63A5E" w:rsidP="00F51969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37C" w14:textId="77777777" w:rsidR="00C63A5E" w:rsidRPr="00F6291D" w:rsidRDefault="00C63A5E" w:rsidP="00F51969">
            <w:pPr>
              <w:jc w:val="center"/>
            </w:pPr>
            <w:r w:rsidRPr="00F6291D">
              <w:t>1 vnt.</w:t>
            </w:r>
          </w:p>
          <w:p w14:paraId="51D55134" w14:textId="77777777" w:rsidR="00C63A5E" w:rsidRPr="00F6291D" w:rsidRDefault="00C63A5E" w:rsidP="00F51969">
            <w:pPr>
              <w:jc w:val="center"/>
            </w:pPr>
            <w:r w:rsidRPr="00F6291D">
              <w:t>tiekėjų kaina nuo 10,00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AD4" w14:textId="77777777" w:rsidR="00C63A5E" w:rsidRPr="00F6291D" w:rsidRDefault="00C63A5E" w:rsidP="00F51969">
            <w:pPr>
              <w:jc w:val="center"/>
            </w:pPr>
            <w:r w:rsidRPr="00F6291D">
              <w:t>Antkainis 20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948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3BA849E1" w14:textId="77777777" w:rsidTr="00A7017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800D" w14:textId="77777777" w:rsidR="00C63A5E" w:rsidRPr="00F6291D" w:rsidRDefault="00C63A5E" w:rsidP="00F51969">
            <w:pPr>
              <w:jc w:val="center"/>
            </w:pPr>
            <w:r w:rsidRPr="00F6291D">
              <w:rPr>
                <w:lang w:val="en-US" w:eastAsia="lt-LT"/>
              </w:rPr>
              <w:t>19.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43DF" w14:textId="77777777" w:rsidR="00C63A5E" w:rsidRPr="00F6291D" w:rsidRDefault="00C63A5E" w:rsidP="00F51969">
            <w:r w:rsidRPr="00F6291D">
              <w:rPr>
                <w:kern w:val="2"/>
              </w:rPr>
              <w:t xml:space="preserve">Vaikų dienos stovykla su maitinimu (vaikams iki </w:t>
            </w:r>
            <w:r w:rsidRPr="00F6291D">
              <w:rPr>
                <w:kern w:val="2"/>
                <w:lang w:val="en-US"/>
              </w:rPr>
              <w:t>16 m.)</w:t>
            </w:r>
            <w:r w:rsidRPr="00F6291D">
              <w:rPr>
                <w:kern w:val="2"/>
              </w:rPr>
              <w:t>****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0FD" w14:textId="77777777" w:rsidR="00C63A5E" w:rsidRPr="00F6291D" w:rsidRDefault="00C63A5E" w:rsidP="00F51969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1 d. / 1 vaikui</w:t>
            </w:r>
          </w:p>
          <w:p w14:paraId="511CFE9E" w14:textId="77777777" w:rsidR="00C63A5E" w:rsidRPr="00F6291D" w:rsidRDefault="00C63A5E" w:rsidP="00F51969"/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E2E4" w14:textId="77777777" w:rsidR="00C63A5E" w:rsidRPr="00F6291D" w:rsidRDefault="00C63A5E" w:rsidP="00F51969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40 EUR</w:t>
            </w:r>
          </w:p>
          <w:p w14:paraId="7FED2974" w14:textId="77777777" w:rsidR="00C63A5E" w:rsidRPr="00F6291D" w:rsidRDefault="00C63A5E" w:rsidP="00F51969">
            <w:pPr>
              <w:spacing w:line="256" w:lineRule="auto"/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52B" w14:textId="77777777" w:rsidR="00C63A5E" w:rsidRPr="00F6291D" w:rsidRDefault="00C63A5E" w:rsidP="00F51969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30 EUR</w:t>
            </w:r>
          </w:p>
          <w:p w14:paraId="16D6708B" w14:textId="77777777" w:rsidR="00C63A5E" w:rsidRPr="00F6291D" w:rsidRDefault="00C63A5E" w:rsidP="00F51969"/>
        </w:tc>
      </w:tr>
      <w:tr w:rsidR="00C63A5E" w:rsidRPr="00F6291D" w14:paraId="167E8BDB" w14:textId="77777777" w:rsidTr="00A7017F">
        <w:trPr>
          <w:trHeight w:val="1103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F303E" w14:textId="77777777" w:rsidR="00C63A5E" w:rsidRPr="00F6291D" w:rsidRDefault="00C63A5E" w:rsidP="00F51969">
            <w:r w:rsidRPr="00F6291D">
              <w:rPr>
                <w:lang w:val="en-US" w:eastAsia="lt-LT"/>
              </w:rPr>
              <w:t>20.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ABBED" w14:textId="77777777" w:rsidR="00C63A5E" w:rsidRPr="00F6291D" w:rsidRDefault="00C63A5E" w:rsidP="00F51969">
            <w:pPr>
              <w:rPr>
                <w:lang w:eastAsia="lt-LT"/>
              </w:rPr>
            </w:pPr>
            <w:r w:rsidRPr="00F6291D">
              <w:rPr>
                <w:lang w:eastAsia="lt-LT"/>
              </w:rPr>
              <w:t>Seminarų, konferencijų ir kitų renginių organizavimas ir aptarnavimas</w:t>
            </w:r>
            <w:r w:rsidRPr="00F6291D">
              <w:t>***</w:t>
            </w:r>
            <w:r w:rsidRPr="00F6291D">
              <w:rPr>
                <w:kern w:val="2"/>
              </w:rPr>
              <w:t>**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4140" w14:textId="77777777" w:rsidR="00C63A5E" w:rsidRPr="00F6291D" w:rsidRDefault="00C63A5E" w:rsidP="00F51969">
            <w:pPr>
              <w:jc w:val="center"/>
            </w:pPr>
            <w:r w:rsidRPr="00F6291D">
              <w:rPr>
                <w:lang w:eastAsia="lt-LT"/>
              </w:rPr>
              <w:t>1 val. darbo dienomis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BF908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20 EUR</w:t>
            </w:r>
          </w:p>
          <w:p w14:paraId="03BD9E5F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</w:p>
          <w:p w14:paraId="1C715CBC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</w:p>
          <w:p w14:paraId="43FF50F1" w14:textId="77777777" w:rsidR="00C63A5E" w:rsidRPr="00F6291D" w:rsidRDefault="00C63A5E" w:rsidP="00F51969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13AE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15 EUR</w:t>
            </w:r>
          </w:p>
          <w:p w14:paraId="53ECC3CA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</w:p>
          <w:p w14:paraId="3D200475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</w:p>
          <w:p w14:paraId="1057E1CF" w14:textId="77777777" w:rsidR="00C63A5E" w:rsidRPr="00F6291D" w:rsidRDefault="00C63A5E" w:rsidP="00F51969">
            <w:pPr>
              <w:jc w:val="center"/>
            </w:pPr>
          </w:p>
        </w:tc>
      </w:tr>
      <w:tr w:rsidR="00C63A5E" w:rsidRPr="00F6291D" w14:paraId="6CAB23BA" w14:textId="77777777" w:rsidTr="00A7017F">
        <w:trPr>
          <w:trHeight w:val="1102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8193E" w14:textId="77777777" w:rsidR="00C63A5E" w:rsidRPr="00F6291D" w:rsidRDefault="00C63A5E" w:rsidP="00F51969">
            <w:pPr>
              <w:rPr>
                <w:lang w:val="en-US" w:eastAsia="lt-LT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D1A59" w14:textId="77777777" w:rsidR="00C63A5E" w:rsidRPr="00F6291D" w:rsidRDefault="00C63A5E" w:rsidP="00F51969">
            <w:pPr>
              <w:rPr>
                <w:lang w:eastAsia="lt-L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BFF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1 val. poilsio ir švenčių dienomis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</w:tcPr>
          <w:p w14:paraId="4D040129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40 EUR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</w:tcPr>
          <w:p w14:paraId="2DAD4E8C" w14:textId="77777777" w:rsidR="00C63A5E" w:rsidRPr="00F6291D" w:rsidRDefault="00C63A5E" w:rsidP="00F51969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30 EUR</w:t>
            </w:r>
          </w:p>
        </w:tc>
      </w:tr>
      <w:tr w:rsidR="00C63A5E" w:rsidRPr="00F6291D" w14:paraId="019DFCF0" w14:textId="77777777" w:rsidTr="00A7017F">
        <w:trPr>
          <w:trHeight w:val="1102"/>
        </w:trPr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92B9" w14:textId="77777777" w:rsidR="00C63A5E" w:rsidRPr="00F6291D" w:rsidRDefault="00C63A5E" w:rsidP="00F51969">
            <w:pPr>
              <w:rPr>
                <w:lang w:val="en-US" w:eastAsia="lt-LT"/>
              </w:rPr>
            </w:pPr>
            <w:r>
              <w:rPr>
                <w:lang w:val="en-US" w:eastAsia="lt-LT"/>
              </w:rPr>
              <w:lastRenderedPageBreak/>
              <w:t>21.</w:t>
            </w:r>
          </w:p>
        </w:tc>
        <w:tc>
          <w:tcPr>
            <w:tcW w:w="20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C2A9" w14:textId="77777777" w:rsidR="00C63A5E" w:rsidRPr="00C63A5E" w:rsidRDefault="00C63A5E" w:rsidP="00F51969">
            <w:pPr>
              <w:rPr>
                <w:lang w:eastAsia="lt-LT"/>
              </w:rPr>
            </w:pPr>
            <w:r w:rsidRPr="00C63A5E">
              <w:rPr>
                <w:lang w:eastAsia="lt-LT"/>
              </w:rPr>
              <w:t>Garso įrašų studijos (Idėjų LAB) aptarnavimas</w:t>
            </w:r>
            <w:r w:rsidRPr="00C63A5E">
              <w:t>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630" w14:textId="35A763E3" w:rsidR="00C63A5E" w:rsidRPr="00C63A5E" w:rsidRDefault="00C63A5E" w:rsidP="00F51969">
            <w:pPr>
              <w:jc w:val="center"/>
              <w:rPr>
                <w:lang w:eastAsia="lt-LT"/>
              </w:rPr>
            </w:pPr>
            <w:r w:rsidRPr="00C63A5E">
              <w:rPr>
                <w:lang w:eastAsia="lt-LT"/>
              </w:rPr>
              <w:t>1 val. 1 asmeniui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3C48" w14:textId="77777777" w:rsidR="00C63A5E" w:rsidRPr="00C63A5E" w:rsidRDefault="00C63A5E" w:rsidP="00F51969">
            <w:pPr>
              <w:jc w:val="center"/>
              <w:rPr>
                <w:lang w:eastAsia="lt-LT"/>
              </w:rPr>
            </w:pPr>
            <w:r w:rsidRPr="00C63A5E">
              <w:rPr>
                <w:lang w:eastAsia="lt-LT"/>
              </w:rPr>
              <w:t>1 EUR</w:t>
            </w:r>
          </w:p>
        </w:tc>
        <w:tc>
          <w:tcPr>
            <w:tcW w:w="7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C84" w14:textId="77777777" w:rsidR="00C63A5E" w:rsidRPr="00C63A5E" w:rsidRDefault="00C63A5E" w:rsidP="00F51969">
            <w:pPr>
              <w:jc w:val="center"/>
              <w:rPr>
                <w:lang w:eastAsia="lt-LT"/>
              </w:rPr>
            </w:pPr>
          </w:p>
        </w:tc>
      </w:tr>
    </w:tbl>
    <w:p w14:paraId="67BD0217" w14:textId="77777777" w:rsidR="00B03B8A" w:rsidRPr="00F6291D" w:rsidRDefault="00B03B8A" w:rsidP="002E1900">
      <w:pPr>
        <w:ind w:right="-397"/>
        <w:rPr>
          <w:i/>
          <w:sz w:val="16"/>
        </w:rPr>
      </w:pPr>
    </w:p>
    <w:p w14:paraId="59061FE5" w14:textId="77777777" w:rsidR="002E1900" w:rsidRPr="00F6291D" w:rsidRDefault="002E1900" w:rsidP="002E1900">
      <w:pPr>
        <w:ind w:right="-397"/>
      </w:pPr>
      <w:r w:rsidRPr="00F6291D">
        <w:t>Paaiškinimai:</w:t>
      </w:r>
    </w:p>
    <w:p w14:paraId="5B02717A" w14:textId="77777777" w:rsidR="00904622" w:rsidRPr="00F6291D" w:rsidRDefault="0058101F" w:rsidP="002E1900">
      <w:pPr>
        <w:ind w:right="57"/>
        <w:jc w:val="both"/>
      </w:pPr>
      <w:r w:rsidRPr="00F6291D">
        <w:t>*</w:t>
      </w:r>
      <w:r w:rsidR="00904622" w:rsidRPr="00F6291D">
        <w:t xml:space="preserve"> </w:t>
      </w:r>
      <w:r w:rsidR="00904622" w:rsidRPr="00F6291D">
        <w:rPr>
          <w:b/>
        </w:rPr>
        <w:t>Nemokamai</w:t>
      </w:r>
      <w:r w:rsidR="00904622" w:rsidRPr="00F6291D">
        <w:t xml:space="preserve"> v</w:t>
      </w:r>
      <w:r w:rsidRPr="00F6291D">
        <w:t xml:space="preserve">aikams </w:t>
      </w:r>
      <w:r w:rsidR="00904622" w:rsidRPr="00F6291D">
        <w:t>iki 18 metų</w:t>
      </w:r>
      <w:r w:rsidR="009F6AED" w:rsidRPr="00F6291D">
        <w:t>, pensininkams</w:t>
      </w:r>
      <w:r w:rsidR="00904622" w:rsidRPr="00F6291D">
        <w:t xml:space="preserve"> </w:t>
      </w:r>
      <w:r w:rsidRPr="00F6291D">
        <w:t>ir neįgaliesiems</w:t>
      </w:r>
      <w:r w:rsidR="00904622" w:rsidRPr="00F6291D">
        <w:t>.</w:t>
      </w:r>
    </w:p>
    <w:p w14:paraId="07C834A2" w14:textId="77777777" w:rsidR="00904622" w:rsidRPr="00F6291D" w:rsidRDefault="0058101F" w:rsidP="002E1900">
      <w:pPr>
        <w:ind w:right="57"/>
        <w:jc w:val="both"/>
        <w:rPr>
          <w:lang w:eastAsia="lt-LT"/>
        </w:rPr>
      </w:pPr>
      <w:r w:rsidRPr="00F6291D">
        <w:t>*</w:t>
      </w:r>
      <w:r w:rsidR="00904622" w:rsidRPr="00F6291D">
        <w:t xml:space="preserve">* </w:t>
      </w:r>
      <w:r w:rsidR="00904622" w:rsidRPr="00F6291D">
        <w:rPr>
          <w:b/>
        </w:rPr>
        <w:t>Nemokamai:</w:t>
      </w:r>
      <w:r w:rsidR="00904622" w:rsidRPr="00F6291D">
        <w:t xml:space="preserve"> v</w:t>
      </w:r>
      <w:r w:rsidR="002E1900" w:rsidRPr="00F6291D">
        <w:t xml:space="preserve">aikams iki 3 metų ir didesnę nei 6 asmenų grupę lydinčiam asmeniui; </w:t>
      </w:r>
      <w:r w:rsidR="002E1900" w:rsidRPr="00F6291D">
        <w:rPr>
          <w:lang w:eastAsia="lt-LT"/>
        </w:rPr>
        <w:t>Anykščių rajono savivaldybės ugdymo įstaigų organizuotoms vaikų grupėms iki 7 metų amž</w:t>
      </w:r>
      <w:r w:rsidR="00904622" w:rsidRPr="00F6291D">
        <w:rPr>
          <w:lang w:eastAsia="lt-LT"/>
        </w:rPr>
        <w:t>iaus, lydimoms atsakingų asmenų.</w:t>
      </w:r>
    </w:p>
    <w:p w14:paraId="2697E021" w14:textId="77777777" w:rsidR="00904622" w:rsidRPr="00F6291D" w:rsidRDefault="00904622" w:rsidP="00904622">
      <w:pPr>
        <w:ind w:right="57"/>
        <w:jc w:val="both"/>
      </w:pPr>
      <w:r w:rsidRPr="00F6291D">
        <w:t>*** Paslauga teikiama Istorijų dvarelyje, Paupio g. 10 Anykščiuose.</w:t>
      </w:r>
    </w:p>
    <w:p w14:paraId="2B7E0B16" w14:textId="77777777" w:rsidR="00904622" w:rsidRPr="00F6291D" w:rsidRDefault="00904622" w:rsidP="00904622">
      <w:pPr>
        <w:ind w:right="57"/>
        <w:jc w:val="both"/>
      </w:pPr>
      <w:r w:rsidRPr="00F6291D">
        <w:rPr>
          <w:lang w:eastAsia="lt-LT"/>
        </w:rPr>
        <w:t>****</w:t>
      </w:r>
      <w:r w:rsidRPr="00F6291D">
        <w:t xml:space="preserve"> </w:t>
      </w:r>
      <w:r w:rsidRPr="00F6291D">
        <w:rPr>
          <w:b/>
        </w:rPr>
        <w:t>Nuolaidos</w:t>
      </w:r>
      <w:r w:rsidRPr="00F6291D">
        <w:t>: antram ar daugiau vaikų iš tos pačios šeimos – 50 proc. nuolaida kitam vaikui.</w:t>
      </w:r>
    </w:p>
    <w:p w14:paraId="1D7C0E35" w14:textId="77777777" w:rsidR="002E1900" w:rsidRPr="00F6291D" w:rsidRDefault="002E1900" w:rsidP="00904622">
      <w:pPr>
        <w:ind w:right="57"/>
        <w:jc w:val="both"/>
        <w:rPr>
          <w:rStyle w:val="Emfaz"/>
          <w:i w:val="0"/>
          <w:shd w:val="clear" w:color="auto" w:fill="FFFFFF"/>
        </w:rPr>
      </w:pPr>
      <w:r w:rsidRPr="00F6291D">
        <w:t>***</w:t>
      </w:r>
      <w:r w:rsidR="00904622" w:rsidRPr="00F6291D">
        <w:rPr>
          <w:kern w:val="2"/>
        </w:rPr>
        <w:t>**</w:t>
      </w:r>
      <w:r w:rsidR="00895D1D" w:rsidRPr="00F6291D">
        <w:t xml:space="preserve"> </w:t>
      </w:r>
      <w:r w:rsidR="00C20FD0" w:rsidRPr="00F6291D">
        <w:t xml:space="preserve">Paslauga teikiama bibliotekos salėje </w:t>
      </w:r>
      <w:r w:rsidR="004D139A" w:rsidRPr="00F6291D">
        <w:t>Vyskupo skv. 1</w:t>
      </w:r>
      <w:r w:rsidR="0080602E" w:rsidRPr="00F6291D">
        <w:t xml:space="preserve"> ir </w:t>
      </w:r>
      <w:r w:rsidR="004D139A" w:rsidRPr="00F6291D">
        <w:t>Istorijų dvarelyje, Paupio g. 10 Anykščiuose</w:t>
      </w:r>
      <w:r w:rsidR="0080602E" w:rsidRPr="00F6291D">
        <w:t xml:space="preserve">. </w:t>
      </w:r>
      <w:r w:rsidRPr="00F6291D">
        <w:rPr>
          <w:b/>
        </w:rPr>
        <w:t>Nemokamai</w:t>
      </w:r>
      <w:r w:rsidR="00895D1D" w:rsidRPr="00F6291D">
        <w:t>:</w:t>
      </w:r>
      <w:r w:rsidRPr="00F6291D">
        <w:t xml:space="preserve"> </w:t>
      </w:r>
      <w:r w:rsidR="00895D1D" w:rsidRPr="00F6291D">
        <w:rPr>
          <w:lang w:eastAsia="lt-LT"/>
        </w:rPr>
        <w:t>Anykščių rajono savivaldybės biudžetinėms kultūros įstaigoms</w:t>
      </w:r>
      <w:r w:rsidR="00895D1D" w:rsidRPr="00F6291D">
        <w:rPr>
          <w:rStyle w:val="Emfaz"/>
          <w:i w:val="0"/>
          <w:shd w:val="clear" w:color="auto" w:fill="FFFFFF"/>
        </w:rPr>
        <w:t xml:space="preserve">; Lietuvos viešosioms bibliotekoms; </w:t>
      </w:r>
      <w:r w:rsidR="004D139A" w:rsidRPr="00F6291D">
        <w:rPr>
          <w:rStyle w:val="Emfaz"/>
          <w:i w:val="0"/>
          <w:shd w:val="clear" w:color="auto" w:fill="FFFFFF"/>
        </w:rPr>
        <w:t xml:space="preserve">biudžetinėms ir </w:t>
      </w:r>
      <w:r w:rsidR="00895D1D" w:rsidRPr="00F6291D">
        <w:rPr>
          <w:rStyle w:val="Emfaz"/>
          <w:i w:val="0"/>
          <w:shd w:val="clear" w:color="auto" w:fill="FFFFFF"/>
        </w:rPr>
        <w:t>nevyriausybinėms organizacijoms, su kuriomis biblioteka yra pasirašiusi bendradarbiavimo sutartis, įgyvendina bendrus projektinius įsipareigojimus, nekomerciniais tikslais.</w:t>
      </w:r>
    </w:p>
    <w:p w14:paraId="3B39B81C" w14:textId="77777777" w:rsidR="0080602E" w:rsidRPr="00F6291D" w:rsidRDefault="0080602E" w:rsidP="00904622">
      <w:pPr>
        <w:ind w:right="57"/>
        <w:jc w:val="both"/>
      </w:pPr>
    </w:p>
    <w:p w14:paraId="3058CE22" w14:textId="77777777" w:rsidR="00183ACD" w:rsidRDefault="00183ACD" w:rsidP="00183ACD">
      <w:pPr>
        <w:tabs>
          <w:tab w:val="left" w:pos="7371"/>
        </w:tabs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 xml:space="preserve">SAVIVALDYBĖS TARYBOS SPRENDIMO </w:t>
      </w:r>
    </w:p>
    <w:p w14:paraId="59E8BE86" w14:textId="77777777" w:rsidR="00183ACD" w:rsidRPr="001045EC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„</w:t>
      </w:r>
      <w:r w:rsidRPr="00306ED5">
        <w:rPr>
          <w:b/>
        </w:rPr>
        <w:t>DĖL</w:t>
      </w:r>
      <w:r>
        <w:rPr>
          <w:b/>
        </w:rPr>
        <w:t xml:space="preserve"> </w:t>
      </w:r>
      <w:r>
        <w:rPr>
          <w:b/>
          <w:caps/>
        </w:rPr>
        <w:t>ANYKŠČIŲ rajono savivaldybės LIUDVIKOS IR STANISLOVO DIDŽIULIŲ VIEŠOSIOS BIBLIOTEKOS TEIKIAMŲ PASLAUGŲ ĮKAINIŲ PATVIRTINIMO</w:t>
      </w:r>
      <w:r>
        <w:rPr>
          <w:b/>
        </w:rPr>
        <w:t>“</w:t>
      </w:r>
    </w:p>
    <w:p w14:paraId="50E20228" w14:textId="77777777" w:rsidR="00183ACD" w:rsidRPr="00FF34FF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09798C74" w14:textId="77777777" w:rsidR="00183ACD" w:rsidRDefault="00183ACD" w:rsidP="00183ACD">
      <w:pPr>
        <w:ind w:firstLine="720"/>
        <w:rPr>
          <w:b/>
        </w:rPr>
      </w:pPr>
    </w:p>
    <w:p w14:paraId="170E0267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</w:rPr>
      </w:pPr>
      <w:proofErr w:type="spellStart"/>
      <w:r w:rsidRPr="00210437">
        <w:rPr>
          <w:b/>
        </w:rPr>
        <w:t>Sprendimo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projekto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tikslai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ir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uždaviniai</w:t>
      </w:r>
      <w:proofErr w:type="spellEnd"/>
    </w:p>
    <w:p w14:paraId="0F7EEF1B" w14:textId="1E0B6BFA" w:rsidR="00C15C6A" w:rsidRPr="005C4769" w:rsidRDefault="00C15C6A" w:rsidP="00C15C6A">
      <w:pPr>
        <w:tabs>
          <w:tab w:val="left" w:pos="993"/>
        </w:tabs>
        <w:spacing w:line="360" w:lineRule="auto"/>
        <w:ind w:firstLine="851"/>
        <w:jc w:val="both"/>
      </w:pPr>
      <w:r w:rsidRPr="00A3449B">
        <w:t xml:space="preserve">Gautas </w:t>
      </w:r>
      <w:r w:rsidRPr="005C4769">
        <w:t>Anykščių</w:t>
      </w:r>
      <w:r w:rsidR="00C63A5E">
        <w:t xml:space="preserve"> </w:t>
      </w:r>
      <w:r w:rsidR="00351DD1">
        <w:t>rajono savivaldybės</w:t>
      </w:r>
      <w:r w:rsidRPr="005C4769">
        <w:t xml:space="preserve"> Liudvikos ir Stanislovo Didžiulių viešosios bibliotekos</w:t>
      </w:r>
      <w:r w:rsidR="00351DD1">
        <w:t xml:space="preserve"> (toliau – </w:t>
      </w:r>
      <w:r w:rsidR="00351DD1" w:rsidRPr="0011240D">
        <w:t>Bibliotekos)</w:t>
      </w:r>
      <w:r w:rsidRPr="0011240D">
        <w:t xml:space="preserve"> </w:t>
      </w:r>
      <w:r w:rsidR="00351DD1" w:rsidRPr="0011240D">
        <w:t>2024</w:t>
      </w:r>
      <w:r w:rsidRPr="0011240D">
        <w:t xml:space="preserve"> m. </w:t>
      </w:r>
      <w:r w:rsidR="00351DD1" w:rsidRPr="0011240D">
        <w:t>balandžio</w:t>
      </w:r>
      <w:r w:rsidRPr="0011240D">
        <w:t xml:space="preserve"> </w:t>
      </w:r>
      <w:r w:rsidR="0011240D" w:rsidRPr="0011240D">
        <w:t>3</w:t>
      </w:r>
      <w:r w:rsidRPr="0011240D">
        <w:t xml:space="preserve"> d. raštas Nr. S</w:t>
      </w:r>
      <w:r w:rsidR="0011240D" w:rsidRPr="0011240D">
        <w:t>D</w:t>
      </w:r>
      <w:r w:rsidRPr="0011240D">
        <w:t>-</w:t>
      </w:r>
      <w:r w:rsidR="0011240D" w:rsidRPr="0011240D">
        <w:t>108</w:t>
      </w:r>
      <w:r w:rsidRPr="0011240D">
        <w:t xml:space="preserve"> „</w:t>
      </w:r>
      <w:r w:rsidR="00351DD1" w:rsidRPr="0011240D">
        <w:t>Dėl Anykščių rajono savivaldybės Liudvikos ir Stanislovo Didžiulių viešosios bibliotekos tiekiamų mokamų paslaugų įkainių</w:t>
      </w:r>
      <w:r w:rsidRPr="0011240D">
        <w:t xml:space="preserve">“, </w:t>
      </w:r>
      <w:r w:rsidRPr="00A3449B">
        <w:t>k</w:t>
      </w:r>
      <w:r>
        <w:t>uriame prašoma, atsižvelgiant į</w:t>
      </w:r>
      <w:r w:rsidRPr="00A3449B">
        <w:t xml:space="preserve"> </w:t>
      </w:r>
      <w:r w:rsidR="00351DD1">
        <w:t>nuolat brangstančias sąnaudas (elektros kaina, higienos ir biuro priemonės, medžiagos, įrenginių priežiūra ir kt.)</w:t>
      </w:r>
      <w:r w:rsidRPr="00A3449B">
        <w:t xml:space="preserve">, </w:t>
      </w:r>
      <w:r>
        <w:t>pa</w:t>
      </w:r>
      <w:r w:rsidRPr="005C4769">
        <w:t>didinti įstaigo</w:t>
      </w:r>
      <w:r>
        <w:t>s</w:t>
      </w:r>
      <w:r w:rsidRPr="005C4769">
        <w:t xml:space="preserve"> teikiamų paslaugų įkainius</w:t>
      </w:r>
      <w:r>
        <w:t xml:space="preserve">, </w:t>
      </w:r>
      <w:r w:rsidRPr="005C4769">
        <w:t xml:space="preserve">taip pat </w:t>
      </w:r>
      <w:r w:rsidR="00351DD1">
        <w:t>būtina patikslinti, papildyti informaciją apie kai kurias teikiamas mokamas paslaugas, išbraukti iš sąrašo paslaugas, kurios tapo nebeaktualios</w:t>
      </w:r>
      <w:r w:rsidRPr="005C4769">
        <w:t>.</w:t>
      </w:r>
    </w:p>
    <w:p w14:paraId="13A78F71" w14:textId="49E09779" w:rsidR="00183ACD" w:rsidRPr="00210437" w:rsidRDefault="00A80CB5" w:rsidP="00C15C6A">
      <w:pPr>
        <w:spacing w:line="360" w:lineRule="auto"/>
        <w:ind w:firstLine="851"/>
        <w:jc w:val="both"/>
      </w:pPr>
      <w:r>
        <w:t>B</w:t>
      </w:r>
      <w:r w:rsidR="00C15C6A" w:rsidRPr="00270226">
        <w:t xml:space="preserve">ibliotekos </w:t>
      </w:r>
      <w:r w:rsidR="00C15C6A" w:rsidRPr="00A3449B">
        <w:t xml:space="preserve">teikiamų paslaugų kainos patvirtintos </w:t>
      </w:r>
      <w:r w:rsidR="00C15C6A" w:rsidRPr="00270226">
        <w:rPr>
          <w:bCs/>
        </w:rPr>
        <w:t xml:space="preserve">Anykščių rajono savivaldybės tarybos </w:t>
      </w:r>
      <w:r w:rsidR="00C15C6A" w:rsidRPr="00270226">
        <w:t>2014</w:t>
      </w:r>
      <w:r w:rsidR="00C15C6A" w:rsidRPr="00270226">
        <w:rPr>
          <w:bCs/>
        </w:rPr>
        <w:t xml:space="preserve"> m. </w:t>
      </w:r>
      <w:r w:rsidR="00C15C6A" w:rsidRPr="00270226">
        <w:t>kovo</w:t>
      </w:r>
      <w:r w:rsidR="00C15C6A" w:rsidRPr="00270226">
        <w:rPr>
          <w:bCs/>
        </w:rPr>
        <w:t xml:space="preserve"> 2</w:t>
      </w:r>
      <w:r w:rsidR="00C15C6A" w:rsidRPr="00270226">
        <w:t>7</w:t>
      </w:r>
      <w:r w:rsidR="00C15C6A" w:rsidRPr="00270226">
        <w:rPr>
          <w:bCs/>
        </w:rPr>
        <w:t xml:space="preserve"> d. sprendimu Nr. 1-TS-</w:t>
      </w:r>
      <w:r w:rsidR="00C15C6A" w:rsidRPr="00270226">
        <w:t>129</w:t>
      </w:r>
      <w:r w:rsidR="00C15C6A" w:rsidRPr="00270226">
        <w:rPr>
          <w:bCs/>
        </w:rPr>
        <w:t xml:space="preserve"> „Dėl </w:t>
      </w:r>
      <w:r w:rsidR="00C15C6A" w:rsidRPr="00270226">
        <w:t>Liudvikos ir Stanislovo Didžiulių viešosios bibliotekos teikiamų paslaugų įkainių</w:t>
      </w:r>
      <w:r w:rsidR="00C15C6A" w:rsidRPr="00270226">
        <w:rPr>
          <w:bCs/>
        </w:rPr>
        <w:t xml:space="preserve"> patvirtinimo</w:t>
      </w:r>
      <w:r w:rsidR="00C15C6A">
        <w:t xml:space="preserve">“ paskutinė atlikta redakcija </w:t>
      </w:r>
      <w:r w:rsidR="00EF308B">
        <w:t xml:space="preserve">– </w:t>
      </w:r>
      <w:r w:rsidR="00225C18">
        <w:t xml:space="preserve">Anykščių rajono savivaldybės tarybos </w:t>
      </w:r>
      <w:r w:rsidR="00C15C6A" w:rsidRPr="00532A1B">
        <w:t>202</w:t>
      </w:r>
      <w:r w:rsidR="00AC28C8">
        <w:t>3</w:t>
      </w:r>
      <w:r w:rsidR="00C15C6A" w:rsidRPr="00532A1B">
        <w:t xml:space="preserve"> m. </w:t>
      </w:r>
      <w:r w:rsidR="00AC28C8">
        <w:t>rugsėjo</w:t>
      </w:r>
      <w:r w:rsidR="00C15C6A" w:rsidRPr="00532A1B">
        <w:t xml:space="preserve"> 2</w:t>
      </w:r>
      <w:r w:rsidR="00AC28C8">
        <w:t>8</w:t>
      </w:r>
      <w:r w:rsidR="00C15C6A" w:rsidRPr="00532A1B">
        <w:t xml:space="preserve"> d. </w:t>
      </w:r>
      <w:r w:rsidR="000C6B3E">
        <w:t xml:space="preserve">sprendimu </w:t>
      </w:r>
      <w:r w:rsidR="00C15C6A" w:rsidRPr="00532A1B">
        <w:t>Nr. 1-TS-</w:t>
      </w:r>
      <w:r w:rsidR="00AC28C8">
        <w:t>274</w:t>
      </w:r>
      <w:r w:rsidR="008665FB">
        <w:t xml:space="preserve"> „Dėl Anykščių rajono savivaldybės </w:t>
      </w:r>
      <w:r w:rsidR="008665FB" w:rsidRPr="008665FB">
        <w:rPr>
          <w:color w:val="212529"/>
          <w:shd w:val="clear" w:color="auto" w:fill="FFFFFF"/>
        </w:rPr>
        <w:t xml:space="preserve">tarybos 2014 m. </w:t>
      </w:r>
      <w:r w:rsidR="008665FB">
        <w:rPr>
          <w:color w:val="212529"/>
          <w:shd w:val="clear" w:color="auto" w:fill="FFFFFF"/>
        </w:rPr>
        <w:t>k</w:t>
      </w:r>
      <w:r w:rsidR="008665FB" w:rsidRPr="008665FB">
        <w:rPr>
          <w:color w:val="212529"/>
          <w:shd w:val="clear" w:color="auto" w:fill="FFFFFF"/>
        </w:rPr>
        <w:t xml:space="preserve">ovo 27 d. </w:t>
      </w:r>
      <w:r w:rsidR="008665FB">
        <w:rPr>
          <w:color w:val="212529"/>
          <w:shd w:val="clear" w:color="auto" w:fill="FFFFFF"/>
        </w:rPr>
        <w:t>s</w:t>
      </w:r>
      <w:r w:rsidR="008665FB" w:rsidRPr="008665FB">
        <w:rPr>
          <w:color w:val="212529"/>
          <w:shd w:val="clear" w:color="auto" w:fill="FFFFFF"/>
        </w:rPr>
        <w:t>prendimo</w:t>
      </w:r>
      <w:r w:rsidR="008665FB">
        <w:rPr>
          <w:caps/>
          <w:color w:val="212529"/>
          <w:shd w:val="clear" w:color="auto" w:fill="FFFFFF"/>
        </w:rPr>
        <w:t xml:space="preserve"> </w:t>
      </w:r>
      <w:r w:rsidR="008665FB" w:rsidRPr="008665FB">
        <w:rPr>
          <w:color w:val="212529"/>
        </w:rPr>
        <w:t>Nr. 1-TS-129</w:t>
      </w:r>
      <w:r w:rsidR="008665FB">
        <w:rPr>
          <w:caps/>
          <w:color w:val="212529"/>
          <w:shd w:val="clear" w:color="auto" w:fill="FFFFFF"/>
        </w:rPr>
        <w:t xml:space="preserve"> </w:t>
      </w:r>
      <w:r w:rsidR="008665FB" w:rsidRPr="008665FB">
        <w:rPr>
          <w:color w:val="212529"/>
          <w:shd w:val="clear" w:color="auto" w:fill="FFFFFF"/>
        </w:rPr>
        <w:t>„</w:t>
      </w:r>
      <w:r w:rsidR="008665FB">
        <w:rPr>
          <w:color w:val="212529"/>
          <w:shd w:val="clear" w:color="auto" w:fill="FFFFFF"/>
        </w:rPr>
        <w:t>D</w:t>
      </w:r>
      <w:r w:rsidR="008665FB" w:rsidRPr="008665FB">
        <w:rPr>
          <w:color w:val="212529"/>
          <w:shd w:val="clear" w:color="auto" w:fill="FFFFFF"/>
        </w:rPr>
        <w:t xml:space="preserve">ėl </w:t>
      </w:r>
      <w:r w:rsidR="008665FB">
        <w:rPr>
          <w:color w:val="212529"/>
          <w:shd w:val="clear" w:color="auto" w:fill="FFFFFF"/>
        </w:rPr>
        <w:t>A</w:t>
      </w:r>
      <w:r w:rsidR="008665FB" w:rsidRPr="008665FB">
        <w:rPr>
          <w:color w:val="212529"/>
          <w:shd w:val="clear" w:color="auto" w:fill="FFFFFF"/>
        </w:rPr>
        <w:t xml:space="preserve">nykščių rajono savivaldybės </w:t>
      </w:r>
      <w:r w:rsidR="008665FB">
        <w:rPr>
          <w:color w:val="212529"/>
          <w:shd w:val="clear" w:color="auto" w:fill="FFFFFF"/>
        </w:rPr>
        <w:t>Li</w:t>
      </w:r>
      <w:r w:rsidR="008665FB" w:rsidRPr="008665FB">
        <w:rPr>
          <w:color w:val="212529"/>
          <w:shd w:val="clear" w:color="auto" w:fill="FFFFFF"/>
        </w:rPr>
        <w:t xml:space="preserve">udvikos ir </w:t>
      </w:r>
      <w:r w:rsidR="008665FB">
        <w:rPr>
          <w:color w:val="212529"/>
          <w:shd w:val="clear" w:color="auto" w:fill="FFFFFF"/>
        </w:rPr>
        <w:t>S</w:t>
      </w:r>
      <w:r w:rsidR="008665FB" w:rsidRPr="008665FB">
        <w:rPr>
          <w:color w:val="212529"/>
          <w:shd w:val="clear" w:color="auto" w:fill="FFFFFF"/>
        </w:rPr>
        <w:t xml:space="preserve">tanislovo </w:t>
      </w:r>
      <w:r w:rsidR="008665FB">
        <w:rPr>
          <w:color w:val="212529"/>
          <w:shd w:val="clear" w:color="auto" w:fill="FFFFFF"/>
        </w:rPr>
        <w:t>D</w:t>
      </w:r>
      <w:r w:rsidR="008665FB" w:rsidRPr="008665FB">
        <w:rPr>
          <w:color w:val="212529"/>
          <w:shd w:val="clear" w:color="auto" w:fill="FFFFFF"/>
        </w:rPr>
        <w:t>idžiulių viešosios bibliotekos teikiamų paslaugų įkainių patvirtinimo“ pakeitimo</w:t>
      </w:r>
      <w:r w:rsidR="008665FB">
        <w:rPr>
          <w:color w:val="212529"/>
          <w:shd w:val="clear" w:color="auto" w:fill="FFFFFF"/>
        </w:rPr>
        <w:t>“</w:t>
      </w:r>
      <w:r w:rsidR="00C15C6A">
        <w:t>.</w:t>
      </w:r>
      <w:r w:rsidR="00AC28C8">
        <w:t xml:space="preserve"> </w:t>
      </w:r>
      <w:r w:rsidR="00183ACD" w:rsidRPr="00210437">
        <w:t xml:space="preserve">Atsižvelgiant į tai </w:t>
      </w:r>
      <w:r w:rsidR="00183ACD">
        <w:t>Bibliotekos teikiamų paslaugų įkainiai</w:t>
      </w:r>
      <w:r w:rsidR="00183ACD" w:rsidRPr="00210437">
        <w:t xml:space="preserve"> koreguot</w:t>
      </w:r>
      <w:r w:rsidR="00183ACD">
        <w:t>i</w:t>
      </w:r>
      <w:r w:rsidR="00183ACD" w:rsidRPr="00210437">
        <w:t xml:space="preserve"> ir teikiam</w:t>
      </w:r>
      <w:r w:rsidR="00183ACD">
        <w:t>i</w:t>
      </w:r>
      <w:r w:rsidR="00183ACD" w:rsidRPr="00210437">
        <w:t xml:space="preserve"> Anykščių rajono savivaldybės tarybos tvirtinimui.</w:t>
      </w:r>
    </w:p>
    <w:p w14:paraId="1E36911C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000000"/>
          <w:lang w:val="lt-LT"/>
        </w:rPr>
      </w:pPr>
      <w:r w:rsidRPr="00210437">
        <w:rPr>
          <w:b/>
          <w:color w:val="000000"/>
          <w:lang w:val="lt-LT"/>
        </w:rPr>
        <w:t>Siūlomos teisinio reguliavimo nuostatos ir laukiami rezultatai</w:t>
      </w:r>
    </w:p>
    <w:p w14:paraId="2E699559" w14:textId="052CCDBE" w:rsidR="00183ACD" w:rsidRPr="0011240D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  <w:rPr>
          <w:lang w:eastAsia="ar-SA"/>
        </w:rPr>
      </w:pPr>
      <w:r w:rsidRPr="00A3449B">
        <w:t>D</w:t>
      </w:r>
      <w:r>
        <w:t xml:space="preserve">engiamos </w:t>
      </w:r>
      <w:r w:rsidR="00234730">
        <w:t>Bibliotekos</w:t>
      </w:r>
      <w:r w:rsidRPr="0011240D">
        <w:t xml:space="preserve"> išlaidos, gerėtų įstaigos finansinė padėtis.</w:t>
      </w:r>
    </w:p>
    <w:p w14:paraId="23933753" w14:textId="77777777" w:rsidR="00183ACD" w:rsidRPr="0011240D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auto"/>
          <w:lang w:val="lt-LT"/>
        </w:rPr>
      </w:pPr>
      <w:r w:rsidRPr="0011240D">
        <w:rPr>
          <w:b/>
          <w:color w:val="auto"/>
          <w:lang w:val="lt-LT"/>
        </w:rPr>
        <w:t xml:space="preserve">Lėšų poreikis ir šaltiniai </w:t>
      </w:r>
    </w:p>
    <w:p w14:paraId="61BE2346" w14:textId="77777777" w:rsidR="00183ACD" w:rsidRPr="00F104AC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565C1024" w14:textId="77777777" w:rsidR="00183ACD" w:rsidRPr="00210437" w:rsidRDefault="00183ACD" w:rsidP="00183ACD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24E41B8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5E000951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42724004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340EC041" w14:textId="77777777" w:rsidR="00183ACD" w:rsidRDefault="00183ACD" w:rsidP="00183ACD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 xml:space="preserve">Pripažinti </w:t>
      </w:r>
      <w:r w:rsidRPr="00D50560">
        <w:rPr>
          <w:color w:val="000000"/>
        </w:rPr>
        <w:t>netekusi</w:t>
      </w:r>
      <w:r>
        <w:rPr>
          <w:color w:val="000000"/>
        </w:rPr>
        <w:t>u</w:t>
      </w:r>
      <w:r w:rsidRPr="00D50560">
        <w:rPr>
          <w:color w:val="000000"/>
        </w:rPr>
        <w:t xml:space="preserve"> galios Anykščių rajono savivaldybės tarybos </w:t>
      </w:r>
      <w:r>
        <w:rPr>
          <w:color w:val="000000"/>
        </w:rPr>
        <w:t>2014</w:t>
      </w:r>
      <w:r w:rsidRPr="00D50560">
        <w:rPr>
          <w:color w:val="000000"/>
        </w:rPr>
        <w:t xml:space="preserve"> m. </w:t>
      </w:r>
      <w:r>
        <w:rPr>
          <w:color w:val="000000"/>
        </w:rPr>
        <w:t>kovo</w:t>
      </w:r>
      <w:r w:rsidRPr="00D50560">
        <w:rPr>
          <w:color w:val="000000"/>
        </w:rPr>
        <w:t xml:space="preserve"> 2</w:t>
      </w:r>
      <w:r>
        <w:rPr>
          <w:color w:val="000000"/>
        </w:rPr>
        <w:t>7</w:t>
      </w:r>
      <w:r w:rsidRPr="00D50560">
        <w:rPr>
          <w:color w:val="000000"/>
        </w:rPr>
        <w:t xml:space="preserve"> d. sprendimą </w:t>
      </w:r>
      <w:r w:rsidRPr="00294161">
        <w:t xml:space="preserve">Nr. </w:t>
      </w:r>
      <w:r>
        <w:t>1-</w:t>
      </w:r>
      <w:r w:rsidRPr="00294161">
        <w:t>TS-</w:t>
      </w:r>
      <w:r>
        <w:t>129</w:t>
      </w:r>
      <w:r w:rsidRPr="00D50560">
        <w:rPr>
          <w:color w:val="000000"/>
        </w:rPr>
        <w:t xml:space="preserve"> „Dėl Anykščių rajono savivaldybės </w:t>
      </w:r>
      <w:r>
        <w:rPr>
          <w:color w:val="000000"/>
        </w:rPr>
        <w:t xml:space="preserve">Liudvikos ir Stanislovo Didžiulių </w:t>
      </w:r>
      <w:r w:rsidRPr="00D50560">
        <w:rPr>
          <w:color w:val="000000"/>
        </w:rPr>
        <w:t xml:space="preserve">viešosios bibliotekos teikiamų paslaugų įkainių </w:t>
      </w:r>
      <w:r>
        <w:rPr>
          <w:color w:val="000000"/>
        </w:rPr>
        <w:t>patvirtinimo</w:t>
      </w:r>
      <w:r w:rsidRPr="00D50560">
        <w:rPr>
          <w:color w:val="000000"/>
        </w:rPr>
        <w:t>“ su visais pakeitimais</w:t>
      </w:r>
      <w:r>
        <w:rPr>
          <w:color w:val="000000"/>
        </w:rPr>
        <w:t xml:space="preserve"> ir papildymais</w:t>
      </w:r>
      <w:r w:rsidRPr="00D50560">
        <w:rPr>
          <w:color w:val="000000"/>
        </w:rPr>
        <w:t>.</w:t>
      </w:r>
    </w:p>
    <w:p w14:paraId="34F25F8C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6. Sprendimo įgyvendinimo terminai – kas, ką ir kada turėtų atlikti</w:t>
      </w:r>
    </w:p>
    <w:p w14:paraId="514840D8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lastRenderedPageBreak/>
        <w:t xml:space="preserve">Tarybos sprendimas įsigalioja teisės aktų nustatyta tvarka. Patvirtinus </w:t>
      </w:r>
      <w:r>
        <w:t xml:space="preserve">Bibliotekos paslaugų teikimų įkainius, </w:t>
      </w:r>
      <w:r w:rsidR="00C15C6A">
        <w:t xml:space="preserve">Kultūros, turizmo ir komunikacijos skyriaus specialistas iki 2024 m. balandžio 30 d. informuoja Bibliotekos direktorių apie priimtą sprendimą. </w:t>
      </w:r>
      <w:r>
        <w:t>Biblioteka galės toliau teikti paslaugas.</w:t>
      </w:r>
      <w:r w:rsidR="00C15C6A">
        <w:t xml:space="preserve"> </w:t>
      </w:r>
    </w:p>
    <w:p w14:paraId="5BEC8724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1C0966C4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Negauta. </w:t>
      </w:r>
    </w:p>
    <w:p w14:paraId="2FB83C41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49EC554A" w14:textId="3B6DE2FF" w:rsidR="00183ACD" w:rsidRPr="00F104AC" w:rsidRDefault="00E00D78" w:rsidP="00183ACD">
      <w:pPr>
        <w:spacing w:line="360" w:lineRule="auto"/>
        <w:ind w:firstLine="851"/>
        <w:jc w:val="both"/>
      </w:pPr>
      <w:r>
        <w:t>Negaut</w:t>
      </w:r>
      <w:r w:rsidR="00724774">
        <w:t>i</w:t>
      </w:r>
      <w:r w:rsidR="00183ACD" w:rsidRPr="00F104AC">
        <w:t>.</w:t>
      </w:r>
    </w:p>
    <w:p w14:paraId="0A90E34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736B199D" w14:textId="3C702A34" w:rsidR="00183ACD" w:rsidRPr="00210437" w:rsidRDefault="00183ACD" w:rsidP="00183ACD">
      <w:pPr>
        <w:pStyle w:val="Betarp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5F77AC" w:rsidRPr="005F77AC">
        <w:rPr>
          <w:rFonts w:ascii="Times New Roman" w:hAnsi="Times New Roman"/>
          <w:sz w:val="24"/>
          <w:szCs w:val="24"/>
        </w:rPr>
        <w:t>Anykščių rajono savivaldybės Liudvikos ir Stanislovo Didžiulių viešo</w:t>
      </w:r>
      <w:r w:rsidR="005F77AC">
        <w:rPr>
          <w:rFonts w:ascii="Times New Roman" w:hAnsi="Times New Roman"/>
          <w:sz w:val="24"/>
          <w:szCs w:val="24"/>
        </w:rPr>
        <w:t>ji</w:t>
      </w:r>
      <w:r w:rsidR="005F77AC" w:rsidRPr="005F77AC">
        <w:rPr>
          <w:rFonts w:ascii="Times New Roman" w:hAnsi="Times New Roman"/>
          <w:sz w:val="24"/>
          <w:szCs w:val="24"/>
        </w:rPr>
        <w:t xml:space="preserve"> biblioteka.</w:t>
      </w:r>
    </w:p>
    <w:p w14:paraId="6EC2968A" w14:textId="77777777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 xml:space="preserve">Rengėjas – Severina </w:t>
      </w:r>
      <w:proofErr w:type="spellStart"/>
      <w:r w:rsidRPr="00210437">
        <w:t>Šeštokaitė</w:t>
      </w:r>
      <w:proofErr w:type="spellEnd"/>
      <w:r w:rsidRPr="00210437">
        <w:t>, Kultūros, turizmo ir komunikacijos skyriaus vyriausioji specialistė.</w:t>
      </w:r>
    </w:p>
    <w:p w14:paraId="3A162BBD" w14:textId="77777777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>Pranešėjas – Kristina Jakubauskaitė-Veršelienė, Kultūros, turizmo ir komunikacijos skyriaus vedėja.</w:t>
      </w:r>
    </w:p>
    <w:p w14:paraId="7F98B205" w14:textId="77777777" w:rsidR="002E1900" w:rsidRDefault="002E1900" w:rsidP="002E1900">
      <w:pPr>
        <w:overflowPunct w:val="0"/>
        <w:autoSpaceDE w:val="0"/>
        <w:autoSpaceDN w:val="0"/>
        <w:adjustRightInd w:val="0"/>
        <w:jc w:val="center"/>
        <w:rPr>
          <w:b/>
        </w:rPr>
      </w:pPr>
    </w:p>
    <w:sectPr w:rsidR="002E1900" w:rsidSect="001E4C8B">
      <w:headerReference w:type="even" r:id="rId8"/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E2ED3" w14:textId="77777777" w:rsidR="001E4C8B" w:rsidRDefault="001E4C8B">
      <w:r>
        <w:separator/>
      </w:r>
    </w:p>
  </w:endnote>
  <w:endnote w:type="continuationSeparator" w:id="0">
    <w:p w14:paraId="0286539C" w14:textId="77777777" w:rsidR="001E4C8B" w:rsidRDefault="001E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30ECE" w14:textId="77777777" w:rsidR="001E4C8B" w:rsidRDefault="001E4C8B">
      <w:r>
        <w:separator/>
      </w:r>
    </w:p>
  </w:footnote>
  <w:footnote w:type="continuationSeparator" w:id="0">
    <w:p w14:paraId="30B811E1" w14:textId="77777777" w:rsidR="001E4C8B" w:rsidRDefault="001E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0D7D8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6555EF" w14:textId="77777777" w:rsidR="006B1A64" w:rsidRDefault="006B1A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5C312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E13F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9C98B3E" w14:textId="77777777" w:rsidR="006B1A64" w:rsidRDefault="006B1A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297177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4033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1612D"/>
    <w:rsid w:val="0002204D"/>
    <w:rsid w:val="00045F12"/>
    <w:rsid w:val="00046920"/>
    <w:rsid w:val="00055BD2"/>
    <w:rsid w:val="000B01E7"/>
    <w:rsid w:val="000B716F"/>
    <w:rsid w:val="000C6B3E"/>
    <w:rsid w:val="000D152A"/>
    <w:rsid w:val="000D707E"/>
    <w:rsid w:val="000E6059"/>
    <w:rsid w:val="000F2F1B"/>
    <w:rsid w:val="00101BD2"/>
    <w:rsid w:val="0011240D"/>
    <w:rsid w:val="00165028"/>
    <w:rsid w:val="00182940"/>
    <w:rsid w:val="00183ACD"/>
    <w:rsid w:val="0019725B"/>
    <w:rsid w:val="001B105E"/>
    <w:rsid w:val="001C1771"/>
    <w:rsid w:val="001E4C8B"/>
    <w:rsid w:val="001F0870"/>
    <w:rsid w:val="00201210"/>
    <w:rsid w:val="00225C18"/>
    <w:rsid w:val="00234730"/>
    <w:rsid w:val="002557AC"/>
    <w:rsid w:val="0026214D"/>
    <w:rsid w:val="0026257F"/>
    <w:rsid w:val="00266301"/>
    <w:rsid w:val="002808DB"/>
    <w:rsid w:val="00291FAE"/>
    <w:rsid w:val="00294161"/>
    <w:rsid w:val="002A430F"/>
    <w:rsid w:val="002C6101"/>
    <w:rsid w:val="002C79E8"/>
    <w:rsid w:val="002E1900"/>
    <w:rsid w:val="00306A6C"/>
    <w:rsid w:val="0034627E"/>
    <w:rsid w:val="00351A6E"/>
    <w:rsid w:val="00351DD1"/>
    <w:rsid w:val="0038368F"/>
    <w:rsid w:val="0038438B"/>
    <w:rsid w:val="00391C50"/>
    <w:rsid w:val="003A2396"/>
    <w:rsid w:val="003C1C10"/>
    <w:rsid w:val="00434A3E"/>
    <w:rsid w:val="00442073"/>
    <w:rsid w:val="00446F29"/>
    <w:rsid w:val="004706AF"/>
    <w:rsid w:val="00487EE3"/>
    <w:rsid w:val="004A605C"/>
    <w:rsid w:val="004A7D53"/>
    <w:rsid w:val="004B5AF5"/>
    <w:rsid w:val="004C266E"/>
    <w:rsid w:val="004D139A"/>
    <w:rsid w:val="00500962"/>
    <w:rsid w:val="0050152B"/>
    <w:rsid w:val="0058101F"/>
    <w:rsid w:val="00581F8C"/>
    <w:rsid w:val="00590B8A"/>
    <w:rsid w:val="005D26A0"/>
    <w:rsid w:val="005D65EF"/>
    <w:rsid w:val="005E4842"/>
    <w:rsid w:val="005F77AC"/>
    <w:rsid w:val="00633DD2"/>
    <w:rsid w:val="006561B5"/>
    <w:rsid w:val="00693809"/>
    <w:rsid w:val="006B1A64"/>
    <w:rsid w:val="006B60FB"/>
    <w:rsid w:val="006D18CD"/>
    <w:rsid w:val="006E13F7"/>
    <w:rsid w:val="006F6A14"/>
    <w:rsid w:val="00700626"/>
    <w:rsid w:val="007008D8"/>
    <w:rsid w:val="00724774"/>
    <w:rsid w:val="00753566"/>
    <w:rsid w:val="00763BA6"/>
    <w:rsid w:val="00773A85"/>
    <w:rsid w:val="00796317"/>
    <w:rsid w:val="007F58A4"/>
    <w:rsid w:val="0080569C"/>
    <w:rsid w:val="0080602E"/>
    <w:rsid w:val="008163DA"/>
    <w:rsid w:val="00851CD2"/>
    <w:rsid w:val="0086452F"/>
    <w:rsid w:val="008665FB"/>
    <w:rsid w:val="00871CC5"/>
    <w:rsid w:val="00873B6D"/>
    <w:rsid w:val="00895D1D"/>
    <w:rsid w:val="008A1B4F"/>
    <w:rsid w:val="008B002B"/>
    <w:rsid w:val="008D338E"/>
    <w:rsid w:val="008E49E7"/>
    <w:rsid w:val="008F0873"/>
    <w:rsid w:val="00904622"/>
    <w:rsid w:val="00912FE6"/>
    <w:rsid w:val="009135E7"/>
    <w:rsid w:val="009412E9"/>
    <w:rsid w:val="00952065"/>
    <w:rsid w:val="0097346C"/>
    <w:rsid w:val="0097664F"/>
    <w:rsid w:val="00992633"/>
    <w:rsid w:val="009A14FC"/>
    <w:rsid w:val="009A24E1"/>
    <w:rsid w:val="009B199D"/>
    <w:rsid w:val="009C1EA1"/>
    <w:rsid w:val="009D6592"/>
    <w:rsid w:val="009F6AED"/>
    <w:rsid w:val="00A7017F"/>
    <w:rsid w:val="00A80CB5"/>
    <w:rsid w:val="00A9221D"/>
    <w:rsid w:val="00AA3030"/>
    <w:rsid w:val="00AC28C8"/>
    <w:rsid w:val="00B03B8A"/>
    <w:rsid w:val="00B1411B"/>
    <w:rsid w:val="00B80F2E"/>
    <w:rsid w:val="00BB19D5"/>
    <w:rsid w:val="00BB4380"/>
    <w:rsid w:val="00BC493B"/>
    <w:rsid w:val="00BD37C0"/>
    <w:rsid w:val="00C046BA"/>
    <w:rsid w:val="00C0790F"/>
    <w:rsid w:val="00C15C6A"/>
    <w:rsid w:val="00C20FD0"/>
    <w:rsid w:val="00C63A5E"/>
    <w:rsid w:val="00C664F2"/>
    <w:rsid w:val="00C873E1"/>
    <w:rsid w:val="00C961B8"/>
    <w:rsid w:val="00CE2F7B"/>
    <w:rsid w:val="00CF5636"/>
    <w:rsid w:val="00D27450"/>
    <w:rsid w:val="00D31121"/>
    <w:rsid w:val="00D50560"/>
    <w:rsid w:val="00D57B95"/>
    <w:rsid w:val="00DB01C8"/>
    <w:rsid w:val="00DB1EA4"/>
    <w:rsid w:val="00DC1C73"/>
    <w:rsid w:val="00DC6DE5"/>
    <w:rsid w:val="00DD382C"/>
    <w:rsid w:val="00E00D78"/>
    <w:rsid w:val="00E03FA9"/>
    <w:rsid w:val="00E33A64"/>
    <w:rsid w:val="00E57FBB"/>
    <w:rsid w:val="00E80B5C"/>
    <w:rsid w:val="00E85485"/>
    <w:rsid w:val="00E95C0B"/>
    <w:rsid w:val="00EA40B6"/>
    <w:rsid w:val="00ED3C10"/>
    <w:rsid w:val="00ED7730"/>
    <w:rsid w:val="00EF308B"/>
    <w:rsid w:val="00F07F10"/>
    <w:rsid w:val="00F104AC"/>
    <w:rsid w:val="00F1560F"/>
    <w:rsid w:val="00F16F7B"/>
    <w:rsid w:val="00F37552"/>
    <w:rsid w:val="00F4499D"/>
    <w:rsid w:val="00F46E55"/>
    <w:rsid w:val="00F4736D"/>
    <w:rsid w:val="00F500B0"/>
    <w:rsid w:val="00F6291D"/>
    <w:rsid w:val="00F64941"/>
    <w:rsid w:val="00F70F9F"/>
    <w:rsid w:val="00F84E3F"/>
    <w:rsid w:val="00F923D6"/>
    <w:rsid w:val="00FC7DAA"/>
    <w:rsid w:val="00FD6C9E"/>
    <w:rsid w:val="00FE428D"/>
    <w:rsid w:val="00FE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65866"/>
  <w15:chartTrackingRefBased/>
  <w15:docId w15:val="{CEA9762C-B114-4ADD-8FD7-F9F8ABBA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rastasiniatinklio">
    <w:name w:val="Normal (Web)"/>
    <w:basedOn w:val="prastasis"/>
    <w:uiPriority w:val="99"/>
    <w:semiHidden/>
    <w:unhideWhenUsed/>
    <w:rsid w:val="00DC1C73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uiPriority w:val="22"/>
    <w:qFormat/>
    <w:rsid w:val="00DC1C73"/>
    <w:rPr>
      <w:b/>
      <w:bCs/>
    </w:rPr>
  </w:style>
  <w:style w:type="character" w:styleId="Emfaz">
    <w:name w:val="Emphasis"/>
    <w:uiPriority w:val="20"/>
    <w:qFormat/>
    <w:rsid w:val="00895D1D"/>
    <w:rPr>
      <w:i/>
      <w:iCs/>
    </w:rPr>
  </w:style>
  <w:style w:type="character" w:styleId="Komentaronuoroda">
    <w:name w:val="annotation reference"/>
    <w:uiPriority w:val="99"/>
    <w:semiHidden/>
    <w:unhideWhenUsed/>
    <w:rsid w:val="00C664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664F2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664F2"/>
    <w:rPr>
      <w:rFonts w:eastAsia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4F2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664F2"/>
    <w:rPr>
      <w:rFonts w:eastAsia="Times New Roman"/>
      <w:b/>
      <w:bCs/>
      <w:lang w:eastAsia="en-US"/>
    </w:rPr>
  </w:style>
  <w:style w:type="character" w:customStyle="1" w:styleId="AntratsDiagrama">
    <w:name w:val="Antraštės Diagrama"/>
    <w:link w:val="Antrats"/>
    <w:rsid w:val="00183ACD"/>
    <w:rPr>
      <w:rFonts w:eastAsia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83ACD"/>
    <w:pPr>
      <w:suppressAutoHyphens/>
      <w:ind w:left="720" w:firstLine="1134"/>
      <w:jc w:val="both"/>
    </w:pPr>
    <w:rPr>
      <w:rFonts w:eastAsia="Calibri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b1734a70694ad182e7016b465eb66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6eb1734a70694ad182e7016b465eb66a</Template>
  <TotalTime>48</TotalTime>
  <Pages>6</Pages>
  <Words>1270</Words>
  <Characters>7240</Characters>
  <Application>Microsoft Office Word</Application>
  <DocSecurity>0</DocSecurity>
  <Lines>60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Naudotojas</dc:creator>
  <cp:keywords/>
  <cp:lastModifiedBy>MS</cp:lastModifiedBy>
  <cp:revision>15</cp:revision>
  <cp:lastPrinted>2024-04-03T06:08:00Z</cp:lastPrinted>
  <dcterms:created xsi:type="dcterms:W3CDTF">2024-04-04T12:27:00Z</dcterms:created>
  <dcterms:modified xsi:type="dcterms:W3CDTF">2024-04-18T09:10:00Z</dcterms:modified>
  <cp:category>SPRENDIMAS</cp:category>
</cp:coreProperties>
</file>